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F29E8" w:rsidRDefault="00737A1A">
      <w:pPr>
        <w:spacing w:line="540" w:lineRule="exact"/>
        <w:jc w:val="both"/>
        <w:rPr>
          <w:rFonts w:eastAsia="黑体" w:cs="Times New Roman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1008380</wp:posOffset>
                </wp:positionH>
                <wp:positionV relativeFrom="page">
                  <wp:posOffset>935990</wp:posOffset>
                </wp:positionV>
                <wp:extent cx="5544185" cy="734695"/>
                <wp:effectExtent l="0" t="0" r="0" b="0"/>
                <wp:wrapNone/>
                <wp:docPr id="30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44185" cy="734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 w:rsidR="00AF29E8" w:rsidRDefault="00737A1A">
                            <w:pPr>
                              <w:jc w:val="center"/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92"/>
                                <w:szCs w:val="92"/>
                              </w:rPr>
                            </w:pPr>
                            <w:r>
                              <w:rPr>
                                <w:rFonts w:eastAsia="方正小标宋简体"/>
                                <w:bCs/>
                                <w:color w:val="FF0000"/>
                                <w:w w:val="87"/>
                                <w:sz w:val="92"/>
                                <w:szCs w:val="92"/>
                              </w:rPr>
                              <w:t>中山大学</w:t>
                            </w:r>
                            <w:r>
                              <w:rPr>
                                <w:rFonts w:eastAsia="方正小标宋简体" w:hint="eastAsia"/>
                                <w:bCs/>
                                <w:color w:val="FF0000"/>
                                <w:w w:val="87"/>
                                <w:sz w:val="92"/>
                                <w:szCs w:val="92"/>
                              </w:rPr>
                              <w:t>人力资源管理处</w:t>
                            </w:r>
                          </w:p>
                          <w:p w:rsidR="00AF29E8" w:rsidRDefault="00AF29E8">
                            <w:pPr>
                              <w:rPr>
                                <w:w w:val="87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ctr" anchorCtr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79.4pt;margin-top:73.7pt;width:436.55pt;height:57.8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" filled="f" stroked="f">
                <v:textbox inset="0,0,0,0">
                  <w:txbxContent>
                    <w:p w:rsidR="00AF29E8" w:rsidRDefault="00737A1A">
                      <w:pPr>
                        <w:jc w:val="center"/>
                        <w:rPr>
                          <w:rFonts w:eastAsia="方正小标宋简体"/>
                          <w:bCs/>
                          <w:color w:val="FF0000"/>
                          <w:w w:val="87"/>
                          <w:sz w:val="92"/>
                          <w:szCs w:val="92"/>
                        </w:rPr>
                      </w:pPr>
                      <w:r>
                        <w:rPr>
                          <w:rFonts w:eastAsia="方正小标宋简体"/>
                          <w:bCs/>
                          <w:color w:val="FF0000"/>
                          <w:w w:val="87"/>
                          <w:sz w:val="92"/>
                          <w:szCs w:val="92"/>
                        </w:rPr>
                        <w:t>中山大学</w:t>
                      </w:r>
                      <w:r>
                        <w:rPr>
                          <w:rFonts w:eastAsia="方正小标宋简体" w:hint="eastAsia"/>
                          <w:bCs/>
                          <w:color w:val="FF0000"/>
                          <w:w w:val="87"/>
                          <w:sz w:val="92"/>
                          <w:szCs w:val="92"/>
                        </w:rPr>
                        <w:t>人力资源管理处</w:t>
                      </w:r>
                    </w:p>
                    <w:p w:rsidR="00AF29E8" w:rsidRDefault="00AF29E8">
                      <w:pPr>
                        <w:rPr>
                          <w:w w:val="87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rFonts w:eastAsia="黑体" w:cs="Times New Roman"/>
        </w:rPr>
        <w:t xml:space="preserve">   </w:t>
      </w:r>
    </w:p>
    <w:p w:rsidR="00AF29E8" w:rsidRDefault="00AF29E8">
      <w:pPr>
        <w:spacing w:line="540" w:lineRule="exact"/>
        <w:jc w:val="both"/>
        <w:rPr>
          <w:rFonts w:eastAsia="黑体" w:cs="Times New Roman"/>
        </w:rPr>
      </w:pPr>
    </w:p>
    <w:p w:rsidR="00AF29E8" w:rsidRDefault="00737A1A">
      <w:pPr>
        <w:spacing w:line="540" w:lineRule="exact"/>
        <w:jc w:val="right"/>
        <w:rPr>
          <w:rFonts w:cs="Times New Roman"/>
          <w:bCs/>
          <w:color w:val="000000"/>
          <w:szCs w:val="32"/>
        </w:rPr>
      </w:pP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9972675</wp:posOffset>
                </wp:positionV>
                <wp:extent cx="6120130" cy="0"/>
                <wp:effectExtent l="0" t="19050" r="33020" b="19050"/>
                <wp:wrapNone/>
                <wp:docPr id="6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nThick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3" o:spid="_x0000_s1026" style="mso-height-relative:page;mso-position-horizontal-relative:page;mso-position-vertical-relative:page;mso-width-relative:page;position:absolute;z-index:251663360" from="56.7pt,785.25pt" to="538.6pt,785.25pt" coordsize="21600,21600" stroked="t" strokecolor="red">
                <v:stroke joinstyle="round" linestyle="thinThick"/>
                <o:lock v:ext="edit" aspectratio="f"/>
              </v:line>
            </w:pict>
          </mc:Fallback>
        </mc:AlternateContent>
      </w:r>
      <w:r>
        <w:rPr>
          <w:rFonts w:eastAsia="黑体" w:cs="Times New Roman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720090</wp:posOffset>
                </wp:positionH>
                <wp:positionV relativeFrom="page">
                  <wp:posOffset>1871345</wp:posOffset>
                </wp:positionV>
                <wp:extent cx="6120130" cy="0"/>
                <wp:effectExtent l="0" t="19050" r="33020" b="19050"/>
                <wp:wrapNone/>
                <wp:docPr id="5" name="直接连接符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20130" cy="0"/>
                        </a:xfrm>
                        <a:prstGeom prst="line">
                          <a:avLst/>
                        </a:prstGeom>
                        <a:ln w="63500" cmpd="thickThin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直接连接符 1" o:spid="_x0000_s1027" style="mso-height-relative:page;mso-position-horizontal-relative:page;mso-position-vertical-relative:page;mso-width-relative:page;position:absolute;z-index:251661312" from="56.7pt,147.35pt" to="538.6pt,147.35pt" coordsize="21600,21600" stroked="t" strokecolor="red">
                <v:stroke joinstyle="round" linestyle="thickThin"/>
                <o:lock v:ext="edit" aspectratio="f"/>
              </v:line>
            </w:pict>
          </mc:Fallback>
        </mc:AlternateContent>
      </w:r>
      <w:r>
        <w:rPr>
          <w:rFonts w:cs="Times New Roman"/>
        </w:rPr>
        <w:t>人力资源〔</w:t>
      </w:r>
      <w:r>
        <w:rPr>
          <w:rFonts w:cs="Times New Roman"/>
        </w:rPr>
        <w:t>2022</w:t>
      </w:r>
      <w:r>
        <w:rPr>
          <w:rFonts w:cs="Times New Roman"/>
        </w:rPr>
        <w:t>〕</w:t>
      </w:r>
      <w:r>
        <w:rPr>
          <w:rFonts w:cs="Times New Roman"/>
        </w:rPr>
        <w:t xml:space="preserve"> </w:t>
      </w:r>
      <w:r>
        <w:rPr>
          <w:rFonts w:cs="Times New Roman"/>
        </w:rPr>
        <w:t>号</w:t>
      </w:r>
    </w:p>
    <w:p w:rsidR="00AF29E8" w:rsidRDefault="00AF29E8">
      <w:pPr>
        <w:spacing w:line="540" w:lineRule="exact"/>
        <w:jc w:val="both"/>
        <w:rPr>
          <w:rFonts w:cs="Times New Roman"/>
          <w:bCs/>
          <w:color w:val="000000"/>
          <w:szCs w:val="32"/>
        </w:rPr>
      </w:pPr>
    </w:p>
    <w:p w:rsidR="00AF29E8" w:rsidRDefault="00737A1A">
      <w:pPr>
        <w:widowControl/>
        <w:spacing w:line="540" w:lineRule="exact"/>
        <w:jc w:val="center"/>
        <w:rPr>
          <w:rFonts w:eastAsia="方正小标宋简体" w:cs="Times New Roman"/>
          <w:sz w:val="44"/>
          <w:szCs w:val="44"/>
        </w:rPr>
      </w:pPr>
      <w:r>
        <w:rPr>
          <w:rFonts w:eastAsia="方正小标宋简体" w:cs="Times New Roman"/>
          <w:sz w:val="44"/>
          <w:szCs w:val="44"/>
        </w:rPr>
        <w:t>人力资源管理处关于</w:t>
      </w:r>
      <w:bookmarkStart w:id="0" w:name="_Hlk32504991"/>
      <w:r>
        <w:rPr>
          <w:rFonts w:eastAsia="方正小标宋简体" w:cs="Times New Roman"/>
          <w:sz w:val="44"/>
          <w:szCs w:val="44"/>
        </w:rPr>
        <w:t>开展</w:t>
      </w:r>
      <w:bookmarkStart w:id="1" w:name="_Hlk32506501"/>
      <w:r w:rsidR="00080AD1" w:rsidRPr="00080AD1">
        <w:rPr>
          <w:rFonts w:eastAsia="方正小标宋简体" w:cs="Times New Roman" w:hint="eastAsia"/>
          <w:sz w:val="44"/>
          <w:szCs w:val="44"/>
        </w:rPr>
        <w:t>2022</w:t>
      </w:r>
      <w:r w:rsidR="00080AD1" w:rsidRPr="00080AD1">
        <w:rPr>
          <w:rFonts w:eastAsia="方正小标宋简体" w:cs="Times New Roman" w:hint="eastAsia"/>
          <w:sz w:val="44"/>
          <w:szCs w:val="44"/>
        </w:rPr>
        <w:t>年国家公派</w:t>
      </w:r>
      <w:r w:rsidR="002D0BF5">
        <w:rPr>
          <w:rFonts w:eastAsia="方正小标宋简体" w:cs="Times New Roman" w:hint="eastAsia"/>
          <w:sz w:val="44"/>
          <w:szCs w:val="44"/>
        </w:rPr>
        <w:t xml:space="preserve"> </w:t>
      </w:r>
      <w:r w:rsidR="002D0BF5">
        <w:rPr>
          <w:rFonts w:eastAsia="方正小标宋简体" w:cs="Times New Roman"/>
          <w:sz w:val="44"/>
          <w:szCs w:val="44"/>
        </w:rPr>
        <w:t xml:space="preserve"> </w:t>
      </w:r>
      <w:r w:rsidR="00080AD1" w:rsidRPr="00080AD1">
        <w:rPr>
          <w:rFonts w:eastAsia="方正小标宋简体" w:cs="Times New Roman" w:hint="eastAsia"/>
          <w:sz w:val="44"/>
          <w:szCs w:val="44"/>
        </w:rPr>
        <w:t>高级研究学者、访问学者、博士后项目</w:t>
      </w:r>
      <w:r w:rsidR="002D0BF5">
        <w:rPr>
          <w:rFonts w:eastAsia="方正小标宋简体" w:cs="Times New Roman" w:hint="eastAsia"/>
          <w:sz w:val="44"/>
          <w:szCs w:val="44"/>
        </w:rPr>
        <w:t xml:space="preserve"> </w:t>
      </w:r>
      <w:r w:rsidR="002D0BF5">
        <w:rPr>
          <w:rFonts w:eastAsia="方正小标宋简体" w:cs="Times New Roman"/>
          <w:sz w:val="44"/>
          <w:szCs w:val="44"/>
        </w:rPr>
        <w:t xml:space="preserve">    </w:t>
      </w:r>
      <w:r w:rsidR="00080AD1" w:rsidRPr="00080AD1">
        <w:rPr>
          <w:rFonts w:eastAsia="方正小标宋简体" w:cs="Times New Roman" w:hint="eastAsia"/>
          <w:sz w:val="44"/>
          <w:szCs w:val="44"/>
        </w:rPr>
        <w:t>选派</w:t>
      </w:r>
      <w:bookmarkStart w:id="2" w:name="_GoBack"/>
      <w:bookmarkEnd w:id="2"/>
      <w:r>
        <w:rPr>
          <w:rFonts w:eastAsia="方正小标宋简体" w:cs="Times New Roman"/>
          <w:sz w:val="44"/>
          <w:szCs w:val="44"/>
        </w:rPr>
        <w:t>推荐工作</w:t>
      </w:r>
      <w:bookmarkEnd w:id="0"/>
      <w:bookmarkEnd w:id="1"/>
      <w:r>
        <w:rPr>
          <w:rFonts w:eastAsia="方正小标宋简体" w:cs="Times New Roman"/>
          <w:sz w:val="44"/>
          <w:szCs w:val="44"/>
        </w:rPr>
        <w:t>的通知</w:t>
      </w:r>
    </w:p>
    <w:p w:rsidR="00AF29E8" w:rsidRDefault="00AF29E8">
      <w:pPr>
        <w:tabs>
          <w:tab w:val="left" w:pos="6915"/>
        </w:tabs>
        <w:spacing w:line="540" w:lineRule="exact"/>
        <w:jc w:val="center"/>
        <w:rPr>
          <w:rFonts w:cs="Times New Roman"/>
          <w:sz w:val="30"/>
          <w:szCs w:val="30"/>
        </w:rPr>
      </w:pPr>
    </w:p>
    <w:p w:rsidR="00AF29E8" w:rsidRDefault="00737A1A">
      <w:pPr>
        <w:widowControl/>
        <w:spacing w:line="540" w:lineRule="exact"/>
        <w:jc w:val="both"/>
        <w:rPr>
          <w:rFonts w:cs="Times New Roman"/>
          <w:kern w:val="0"/>
          <w:szCs w:val="32"/>
        </w:rPr>
      </w:pPr>
      <w:r>
        <w:rPr>
          <w:rFonts w:cs="Times New Roman"/>
          <w:kern w:val="0"/>
          <w:szCs w:val="32"/>
        </w:rPr>
        <w:t>各学院、直属系</w:t>
      </w:r>
      <w:r w:rsidR="00080AD1">
        <w:rPr>
          <w:rFonts w:cs="Times New Roman" w:hint="eastAsia"/>
          <w:kern w:val="0"/>
          <w:szCs w:val="32"/>
        </w:rPr>
        <w:t>，附属医院</w:t>
      </w:r>
      <w:r>
        <w:rPr>
          <w:rFonts w:cs="Times New Roman"/>
          <w:kern w:val="0"/>
          <w:szCs w:val="32"/>
        </w:rPr>
        <w:t>：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080AD1">
        <w:rPr>
          <w:rFonts w:cs="Times New Roman" w:hint="eastAsia"/>
          <w:color w:val="000000"/>
          <w:kern w:val="0"/>
          <w:szCs w:val="32"/>
        </w:rPr>
        <w:t>为做好</w:t>
      </w:r>
      <w:r>
        <w:rPr>
          <w:rFonts w:cs="Times New Roman" w:hint="eastAsia"/>
          <w:color w:val="000000"/>
          <w:kern w:val="0"/>
          <w:szCs w:val="32"/>
        </w:rPr>
        <w:t>2</w:t>
      </w:r>
      <w:r>
        <w:rPr>
          <w:rFonts w:cs="Times New Roman"/>
          <w:color w:val="000000"/>
          <w:kern w:val="0"/>
          <w:szCs w:val="32"/>
        </w:rPr>
        <w:t>022</w:t>
      </w:r>
      <w:r>
        <w:rPr>
          <w:rFonts w:cs="Times New Roman" w:hint="eastAsia"/>
          <w:color w:val="000000"/>
          <w:kern w:val="0"/>
          <w:szCs w:val="32"/>
        </w:rPr>
        <w:t>年</w:t>
      </w:r>
      <w:r w:rsidRPr="00080AD1">
        <w:rPr>
          <w:rFonts w:cs="Times New Roman" w:hint="eastAsia"/>
          <w:color w:val="000000"/>
          <w:kern w:val="0"/>
          <w:szCs w:val="32"/>
        </w:rPr>
        <w:t>国家公派高级研究学者、访问学者、博士后项目选派工作，</w:t>
      </w:r>
      <w:r w:rsidR="001D2284">
        <w:rPr>
          <w:rFonts w:cs="Times New Roman" w:hint="eastAsia"/>
          <w:color w:val="000000"/>
          <w:kern w:val="0"/>
          <w:szCs w:val="32"/>
        </w:rPr>
        <w:t>根据国家留学基金委《</w:t>
      </w:r>
      <w:r w:rsidRPr="00080AD1">
        <w:rPr>
          <w:rFonts w:cs="Times New Roman" w:hint="eastAsia"/>
          <w:color w:val="000000"/>
          <w:kern w:val="0"/>
          <w:szCs w:val="32"/>
        </w:rPr>
        <w:t>2022</w:t>
      </w:r>
      <w:r w:rsidRPr="00080AD1">
        <w:rPr>
          <w:rFonts w:cs="Times New Roman" w:hint="eastAsia"/>
          <w:color w:val="000000"/>
          <w:kern w:val="0"/>
          <w:szCs w:val="32"/>
        </w:rPr>
        <w:t>年国家公派高级研究学者、访问学者、博士后项目选派办法</w:t>
      </w:r>
      <w:r w:rsidR="001D2284">
        <w:rPr>
          <w:rFonts w:cs="Times New Roman" w:hint="eastAsia"/>
          <w:color w:val="000000"/>
          <w:kern w:val="0"/>
          <w:szCs w:val="32"/>
        </w:rPr>
        <w:t>》</w:t>
      </w:r>
      <w:r w:rsidR="001D2284">
        <w:rPr>
          <w:rFonts w:cs="Times New Roman"/>
          <w:color w:val="000000"/>
          <w:kern w:val="0"/>
          <w:szCs w:val="32"/>
        </w:rPr>
        <w:t>，结合学校实际，现</w:t>
      </w:r>
      <w:r w:rsidR="001D2284">
        <w:rPr>
          <w:rFonts w:cs="Times New Roman" w:hint="eastAsia"/>
          <w:color w:val="000000"/>
          <w:kern w:val="0"/>
          <w:szCs w:val="32"/>
        </w:rPr>
        <w:t>将有关工作通知如下。</w:t>
      </w:r>
    </w:p>
    <w:p w:rsidR="00AF29E8" w:rsidRDefault="00737A1A">
      <w:pPr>
        <w:widowControl/>
        <w:spacing w:line="540" w:lineRule="exact"/>
        <w:ind w:left="640"/>
        <w:jc w:val="both"/>
        <w:rPr>
          <w:rFonts w:ascii="黑体" w:eastAsia="黑体" w:hAnsi="黑体" w:cs="Times New Roman"/>
          <w:color w:val="000000"/>
          <w:kern w:val="0"/>
          <w:szCs w:val="32"/>
        </w:rPr>
      </w:pPr>
      <w:r>
        <w:rPr>
          <w:rFonts w:ascii="黑体" w:eastAsia="黑体" w:hAnsi="黑体" w:cs="Times New Roman" w:hint="eastAsia"/>
          <w:color w:val="000000"/>
          <w:kern w:val="0"/>
          <w:szCs w:val="32"/>
        </w:rPr>
        <w:t>一、</w:t>
      </w:r>
      <w:r>
        <w:rPr>
          <w:rFonts w:ascii="黑体" w:eastAsia="黑体" w:hAnsi="黑体" w:cs="Times New Roman"/>
          <w:color w:val="000000"/>
          <w:kern w:val="0"/>
          <w:szCs w:val="32"/>
        </w:rPr>
        <w:t>选派类别</w:t>
      </w:r>
      <w:r>
        <w:rPr>
          <w:rFonts w:ascii="黑体" w:eastAsia="黑体" w:hAnsi="黑体" w:cs="Times New Roman" w:hint="eastAsia"/>
          <w:color w:val="000000"/>
          <w:kern w:val="0"/>
          <w:szCs w:val="32"/>
        </w:rPr>
        <w:t>、</w:t>
      </w:r>
      <w:r>
        <w:rPr>
          <w:rFonts w:ascii="黑体" w:eastAsia="黑体" w:hAnsi="黑体" w:cs="Times New Roman"/>
          <w:color w:val="000000"/>
          <w:kern w:val="0"/>
          <w:szCs w:val="32"/>
        </w:rPr>
        <w:t>留学期限</w:t>
      </w:r>
      <w:r>
        <w:rPr>
          <w:rFonts w:ascii="黑体" w:eastAsia="黑体" w:hAnsi="黑体" w:cs="Times New Roman" w:hint="eastAsia"/>
          <w:color w:val="000000"/>
          <w:kern w:val="0"/>
          <w:szCs w:val="32"/>
        </w:rPr>
        <w:t>、名额</w:t>
      </w:r>
    </w:p>
    <w:p w:rsidR="002D0BF5" w:rsidRDefault="00737A1A" w:rsidP="00080AD1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080AD1">
        <w:rPr>
          <w:rFonts w:cs="Times New Roman"/>
          <w:color w:val="000000"/>
          <w:kern w:val="0"/>
          <w:szCs w:val="32"/>
        </w:rPr>
        <w:t>高级研究学者的留学期限和资助期限为</w:t>
      </w:r>
      <w:r w:rsidRPr="00080AD1">
        <w:rPr>
          <w:rFonts w:cs="Times New Roman"/>
          <w:color w:val="000000"/>
          <w:kern w:val="0"/>
          <w:szCs w:val="32"/>
        </w:rPr>
        <w:t>3-6</w:t>
      </w:r>
      <w:r w:rsidRPr="00080AD1">
        <w:rPr>
          <w:rFonts w:cs="Times New Roman"/>
          <w:color w:val="000000"/>
          <w:kern w:val="0"/>
          <w:szCs w:val="32"/>
        </w:rPr>
        <w:t>个月</w:t>
      </w:r>
      <w:r>
        <w:rPr>
          <w:rFonts w:cs="Times New Roman" w:hint="eastAsia"/>
          <w:color w:val="000000"/>
          <w:kern w:val="0"/>
          <w:szCs w:val="32"/>
        </w:rPr>
        <w:t>；</w:t>
      </w:r>
    </w:p>
    <w:p w:rsidR="002D0BF5" w:rsidRDefault="00737A1A" w:rsidP="00080AD1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080AD1">
        <w:rPr>
          <w:rFonts w:cs="Times New Roman"/>
          <w:color w:val="000000"/>
          <w:kern w:val="0"/>
          <w:szCs w:val="32"/>
        </w:rPr>
        <w:t>访问学者的留学期限和资助期限为</w:t>
      </w:r>
      <w:r w:rsidRPr="00080AD1">
        <w:rPr>
          <w:rFonts w:cs="Times New Roman"/>
          <w:color w:val="000000"/>
          <w:kern w:val="0"/>
          <w:szCs w:val="32"/>
        </w:rPr>
        <w:t>3-12</w:t>
      </w:r>
      <w:r w:rsidRPr="00080AD1">
        <w:rPr>
          <w:rFonts w:cs="Times New Roman"/>
          <w:color w:val="000000"/>
          <w:kern w:val="0"/>
          <w:szCs w:val="32"/>
        </w:rPr>
        <w:t>个月</w:t>
      </w:r>
      <w:r>
        <w:rPr>
          <w:rFonts w:cs="Times New Roman" w:hint="eastAsia"/>
          <w:color w:val="000000"/>
          <w:kern w:val="0"/>
          <w:szCs w:val="32"/>
        </w:rPr>
        <w:t>；</w:t>
      </w:r>
    </w:p>
    <w:p w:rsidR="00080AD1" w:rsidRDefault="00737A1A" w:rsidP="00080AD1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080AD1">
        <w:rPr>
          <w:rFonts w:cs="Times New Roman"/>
          <w:color w:val="000000"/>
          <w:kern w:val="0"/>
          <w:szCs w:val="32"/>
        </w:rPr>
        <w:t>博士后</w:t>
      </w:r>
      <w:r w:rsidR="00B83313">
        <w:rPr>
          <w:rFonts w:cs="Times New Roman" w:hint="eastAsia"/>
          <w:color w:val="000000"/>
          <w:kern w:val="0"/>
          <w:szCs w:val="32"/>
        </w:rPr>
        <w:t>（指</w:t>
      </w:r>
      <w:r w:rsidR="001F1DA0">
        <w:rPr>
          <w:rFonts w:cs="Times New Roman" w:hint="eastAsia"/>
          <w:color w:val="000000"/>
          <w:kern w:val="0"/>
          <w:szCs w:val="32"/>
        </w:rPr>
        <w:t>选派</w:t>
      </w:r>
      <w:r w:rsidR="00B83313">
        <w:rPr>
          <w:rFonts w:cs="Times New Roman" w:hint="eastAsia"/>
          <w:color w:val="000000"/>
          <w:kern w:val="0"/>
          <w:szCs w:val="32"/>
        </w:rPr>
        <w:t>类别，非现校内博士后）</w:t>
      </w:r>
      <w:r w:rsidRPr="00080AD1">
        <w:rPr>
          <w:rFonts w:cs="Times New Roman"/>
          <w:color w:val="000000"/>
          <w:kern w:val="0"/>
          <w:szCs w:val="32"/>
        </w:rPr>
        <w:t>的留学期限和资助期限为</w:t>
      </w:r>
      <w:r w:rsidRPr="00080AD1">
        <w:rPr>
          <w:rFonts w:cs="Times New Roman"/>
          <w:color w:val="000000"/>
          <w:kern w:val="0"/>
          <w:szCs w:val="32"/>
        </w:rPr>
        <w:t>6-</w:t>
      </w:r>
      <w:r w:rsidR="00B83313">
        <w:rPr>
          <w:rFonts w:cs="Times New Roman"/>
          <w:color w:val="000000"/>
          <w:kern w:val="0"/>
          <w:szCs w:val="32"/>
        </w:rPr>
        <w:t>1</w:t>
      </w:r>
      <w:r w:rsidRPr="00080AD1">
        <w:rPr>
          <w:rFonts w:cs="Times New Roman"/>
          <w:color w:val="000000"/>
          <w:kern w:val="0"/>
          <w:szCs w:val="32"/>
        </w:rPr>
        <w:t>2</w:t>
      </w:r>
      <w:r w:rsidRPr="00080AD1">
        <w:rPr>
          <w:rFonts w:cs="Times New Roman"/>
          <w:color w:val="000000"/>
          <w:kern w:val="0"/>
          <w:szCs w:val="32"/>
        </w:rPr>
        <w:t>个月。</w:t>
      </w:r>
    </w:p>
    <w:p w:rsidR="00B83313" w:rsidRPr="00080AD1" w:rsidRDefault="00737A1A" w:rsidP="00080AD1">
      <w:pPr>
        <w:widowControl/>
        <w:spacing w:line="540" w:lineRule="exact"/>
        <w:ind w:firstLineChars="200" w:firstLine="626"/>
        <w:jc w:val="both"/>
        <w:rPr>
          <w:rFonts w:cs="Times New Roman"/>
          <w:color w:val="000000"/>
          <w:kern w:val="0"/>
          <w:szCs w:val="32"/>
        </w:rPr>
      </w:pPr>
      <w:r w:rsidRPr="00B83313">
        <w:rPr>
          <w:rFonts w:cs="Times New Roman"/>
          <w:b/>
          <w:bCs/>
          <w:color w:val="000000"/>
          <w:kern w:val="0"/>
          <w:szCs w:val="32"/>
        </w:rPr>
        <w:t>2022</w:t>
      </w:r>
      <w:r w:rsidRPr="00B83313">
        <w:rPr>
          <w:rFonts w:cs="Times New Roman"/>
          <w:b/>
          <w:bCs/>
          <w:color w:val="000000"/>
          <w:kern w:val="0"/>
          <w:szCs w:val="32"/>
        </w:rPr>
        <w:t>年选派规模</w:t>
      </w:r>
      <w:r w:rsidRPr="00B83313">
        <w:rPr>
          <w:rFonts w:cs="Times New Roman" w:hint="eastAsia"/>
          <w:b/>
          <w:bCs/>
          <w:color w:val="000000"/>
          <w:kern w:val="0"/>
          <w:szCs w:val="32"/>
        </w:rPr>
        <w:t>由国家留学基金委</w:t>
      </w:r>
      <w:r w:rsidRPr="00B83313">
        <w:rPr>
          <w:rFonts w:cs="Times New Roman"/>
          <w:b/>
          <w:bCs/>
          <w:color w:val="000000"/>
          <w:kern w:val="0"/>
          <w:szCs w:val="32"/>
        </w:rPr>
        <w:t>另行公布</w:t>
      </w:r>
      <w:r w:rsidRPr="00B83313">
        <w:rPr>
          <w:rFonts w:cs="Times New Roman" w:hint="eastAsia"/>
          <w:b/>
          <w:bCs/>
          <w:color w:val="000000"/>
          <w:kern w:val="0"/>
          <w:szCs w:val="32"/>
        </w:rPr>
        <w:t>，</w:t>
      </w:r>
      <w:r>
        <w:rPr>
          <w:rFonts w:cs="Times New Roman" w:hint="eastAsia"/>
          <w:color w:val="000000"/>
          <w:kern w:val="0"/>
          <w:szCs w:val="32"/>
        </w:rPr>
        <w:t>敬请留意</w:t>
      </w:r>
      <w:r w:rsidR="002D0BF5">
        <w:rPr>
          <w:rFonts w:cs="Times New Roman" w:hint="eastAsia"/>
          <w:color w:val="000000"/>
          <w:kern w:val="0"/>
          <w:szCs w:val="32"/>
        </w:rPr>
        <w:t>国家留学基金委</w:t>
      </w:r>
      <w:r>
        <w:rPr>
          <w:rFonts w:cs="Times New Roman" w:hint="eastAsia"/>
          <w:color w:val="000000"/>
          <w:kern w:val="0"/>
          <w:szCs w:val="32"/>
        </w:rPr>
        <w:t>官网（</w:t>
      </w:r>
      <w:r w:rsidRPr="00B83313">
        <w:rPr>
          <w:rFonts w:cs="Times New Roman"/>
          <w:color w:val="000000"/>
          <w:kern w:val="0"/>
          <w:szCs w:val="32"/>
        </w:rPr>
        <w:t>https://www.csc.edu.cn/chuguo/s/2265</w:t>
      </w:r>
      <w:r>
        <w:rPr>
          <w:rFonts w:cs="Times New Roman" w:hint="eastAsia"/>
          <w:color w:val="000000"/>
          <w:kern w:val="0"/>
          <w:szCs w:val="32"/>
        </w:rPr>
        <w:t>）</w:t>
      </w:r>
      <w:r w:rsidRPr="00B83313">
        <w:rPr>
          <w:rFonts w:cs="Times New Roman"/>
          <w:color w:val="000000"/>
          <w:kern w:val="0"/>
          <w:szCs w:val="32"/>
        </w:rPr>
        <w:t>。</w:t>
      </w:r>
    </w:p>
    <w:p w:rsidR="00AF29E8" w:rsidRDefault="00737A1A">
      <w:pPr>
        <w:widowControl/>
        <w:spacing w:line="540" w:lineRule="exact"/>
        <w:ind w:left="640"/>
        <w:jc w:val="both"/>
        <w:rPr>
          <w:rFonts w:ascii="黑体" w:eastAsia="黑体" w:hAnsi="黑体" w:cs="Times New Roman"/>
          <w:color w:val="000000"/>
          <w:kern w:val="0"/>
          <w:szCs w:val="32"/>
        </w:rPr>
      </w:pPr>
      <w:r>
        <w:rPr>
          <w:rFonts w:ascii="黑体" w:eastAsia="黑体" w:hAnsi="黑体" w:cs="Times New Roman" w:hint="eastAsia"/>
          <w:color w:val="000000"/>
          <w:kern w:val="0"/>
          <w:szCs w:val="32"/>
        </w:rPr>
        <w:t>二、</w:t>
      </w:r>
      <w:r>
        <w:rPr>
          <w:rFonts w:ascii="黑体" w:eastAsia="黑体" w:hAnsi="黑体" w:cs="Times New Roman"/>
          <w:color w:val="000000"/>
          <w:kern w:val="0"/>
          <w:szCs w:val="32"/>
        </w:rPr>
        <w:t>重点资助学科、专业领域</w:t>
      </w:r>
      <w:r>
        <w:rPr>
          <w:rFonts w:ascii="黑体" w:eastAsia="黑体" w:hAnsi="黑体" w:cs="Times New Roman"/>
          <w:color w:val="000000"/>
          <w:kern w:val="0"/>
          <w:szCs w:val="32"/>
        </w:rPr>
        <w:t xml:space="preserve"> </w:t>
      </w:r>
    </w:p>
    <w:p w:rsidR="00B83313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B83313">
        <w:rPr>
          <w:rFonts w:cs="Times New Roman" w:hint="eastAsia"/>
          <w:color w:val="000000"/>
          <w:kern w:val="0"/>
          <w:szCs w:val="32"/>
        </w:rPr>
        <w:t>重点支持留学人员前往教育、科技发达国家的知名院校、科研院所、实验室等机构。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ascii="黑体" w:eastAsia="黑体" w:hAnsi="黑体" w:cs="Times New Roman"/>
          <w:color w:val="000000"/>
          <w:kern w:val="0"/>
          <w:szCs w:val="32"/>
        </w:rPr>
      </w:pPr>
      <w:r>
        <w:rPr>
          <w:rFonts w:ascii="黑体" w:eastAsia="黑体" w:hAnsi="黑体" w:cs="Times New Roman" w:hint="eastAsia"/>
          <w:color w:val="000000"/>
          <w:kern w:val="0"/>
          <w:szCs w:val="32"/>
        </w:rPr>
        <w:lastRenderedPageBreak/>
        <w:t>三、</w:t>
      </w:r>
      <w:r>
        <w:rPr>
          <w:rFonts w:ascii="黑体" w:eastAsia="黑体" w:hAnsi="黑体" w:cs="Times New Roman"/>
          <w:color w:val="000000"/>
          <w:kern w:val="0"/>
          <w:szCs w:val="32"/>
        </w:rPr>
        <w:t>资助内容</w:t>
      </w:r>
      <w:r>
        <w:rPr>
          <w:rFonts w:ascii="黑体" w:eastAsia="黑体" w:hAnsi="黑体" w:cs="Times New Roman"/>
          <w:color w:val="000000"/>
          <w:kern w:val="0"/>
          <w:szCs w:val="32"/>
        </w:rPr>
        <w:t xml:space="preserve"> 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 w:rsidRPr="00B83313">
        <w:rPr>
          <w:rFonts w:cs="Times New Roman" w:hint="eastAsia"/>
          <w:color w:val="000000"/>
          <w:kern w:val="0"/>
          <w:szCs w:val="32"/>
        </w:rPr>
        <w:t>资助内容为一次往返国际旅费和资助期限内的奖学金。奖学金是指用于资助国家公派出国留学人员在外学习生活的经费，包括：伙食费、住宿费、注册费、板凳费（</w:t>
      </w:r>
      <w:r w:rsidRPr="00B83313">
        <w:rPr>
          <w:rFonts w:cs="Times New Roman" w:hint="eastAsia"/>
          <w:color w:val="000000"/>
          <w:kern w:val="0"/>
          <w:szCs w:val="32"/>
        </w:rPr>
        <w:t>bench fee</w:t>
      </w:r>
      <w:r w:rsidRPr="00B83313">
        <w:rPr>
          <w:rFonts w:cs="Times New Roman" w:hint="eastAsia"/>
          <w:color w:val="000000"/>
          <w:kern w:val="0"/>
          <w:szCs w:val="32"/>
        </w:rPr>
        <w:t>）、交通费、电话费、书籍资料费、医疗保险费、交际费、一次性安置费、签证延长费、零用费、手续费和学术活动补助费等。奖学金资助标准及方式按照国家有关规定执行。</w:t>
      </w:r>
    </w:p>
    <w:p w:rsidR="00AF29E8" w:rsidRDefault="00737A1A">
      <w:pPr>
        <w:widowControl/>
        <w:spacing w:line="540" w:lineRule="exact"/>
        <w:ind w:left="640"/>
        <w:jc w:val="both"/>
        <w:rPr>
          <w:rFonts w:ascii="黑体" w:eastAsia="黑体" w:hAnsi="黑体" w:cs="Times New Roman"/>
          <w:bCs/>
          <w:color w:val="000000"/>
          <w:kern w:val="0"/>
          <w:szCs w:val="32"/>
        </w:rPr>
      </w:pPr>
      <w:r>
        <w:rPr>
          <w:rFonts w:ascii="黑体" w:eastAsia="黑体" w:hAnsi="黑体" w:cs="Times New Roman" w:hint="eastAsia"/>
          <w:bCs/>
          <w:color w:val="000000"/>
          <w:kern w:val="0"/>
          <w:szCs w:val="32"/>
        </w:rPr>
        <w:t>四</w:t>
      </w:r>
      <w:r>
        <w:rPr>
          <w:rFonts w:ascii="黑体" w:eastAsia="黑体" w:hAnsi="黑体" w:cs="Times New Roman"/>
          <w:bCs/>
          <w:color w:val="000000"/>
          <w:kern w:val="0"/>
          <w:szCs w:val="32"/>
        </w:rPr>
        <w:t>、推荐条件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szCs w:val="32"/>
          <w:lang w:bidi="ar"/>
        </w:rPr>
      </w:pPr>
      <w:r>
        <w:rPr>
          <w:rFonts w:cs="Times New Roman" w:hint="eastAsia"/>
          <w:color w:val="000000"/>
          <w:szCs w:val="32"/>
          <w:lang w:bidi="ar"/>
        </w:rPr>
        <w:t>（一）</w:t>
      </w:r>
      <w:r>
        <w:rPr>
          <w:rFonts w:cs="Times New Roman"/>
          <w:color w:val="000000"/>
          <w:szCs w:val="32"/>
          <w:lang w:bidi="ar"/>
        </w:rPr>
        <w:t>被推荐者须为校本</w:t>
      </w:r>
      <w:proofErr w:type="gramStart"/>
      <w:r>
        <w:rPr>
          <w:rFonts w:cs="Times New Roman"/>
          <w:color w:val="000000"/>
          <w:szCs w:val="32"/>
          <w:lang w:bidi="ar"/>
        </w:rPr>
        <w:t>部固定</w:t>
      </w:r>
      <w:proofErr w:type="gramEnd"/>
      <w:r>
        <w:rPr>
          <w:rFonts w:cs="Times New Roman"/>
          <w:color w:val="000000"/>
          <w:szCs w:val="32"/>
          <w:lang w:bidi="ar"/>
        </w:rPr>
        <w:t>编制的</w:t>
      </w:r>
      <w:r w:rsidRPr="002D0BF5">
        <w:rPr>
          <w:rFonts w:cs="Times New Roman"/>
          <w:b/>
          <w:bCs/>
          <w:color w:val="000000"/>
          <w:szCs w:val="32"/>
          <w:lang w:bidi="ar"/>
        </w:rPr>
        <w:t>专任教师</w:t>
      </w:r>
      <w:r w:rsidR="00B83313">
        <w:rPr>
          <w:rFonts w:cs="Times New Roman" w:hint="eastAsia"/>
          <w:color w:val="000000"/>
          <w:szCs w:val="32"/>
          <w:lang w:bidi="ar"/>
        </w:rPr>
        <w:t>或</w:t>
      </w:r>
      <w:r w:rsidR="00B83313" w:rsidRPr="00B83313">
        <w:rPr>
          <w:rFonts w:cs="Times New Roman" w:hint="eastAsia"/>
          <w:color w:val="000000"/>
          <w:szCs w:val="32"/>
          <w:lang w:bidi="ar"/>
        </w:rPr>
        <w:t>附属医院固定编制</w:t>
      </w:r>
      <w:r w:rsidR="00B83313" w:rsidRPr="002D0BF5">
        <w:rPr>
          <w:rFonts w:cs="Times New Roman" w:hint="eastAsia"/>
          <w:b/>
          <w:bCs/>
          <w:color w:val="000000"/>
          <w:szCs w:val="32"/>
          <w:lang w:bidi="ar"/>
        </w:rPr>
        <w:t>教学、医疗、科研人员</w:t>
      </w:r>
      <w:r>
        <w:rPr>
          <w:rFonts w:cs="Times New Roman"/>
          <w:color w:val="000000"/>
          <w:szCs w:val="32"/>
          <w:lang w:bidi="ar"/>
        </w:rPr>
        <w:t>，入校工作满</w:t>
      </w:r>
      <w:r>
        <w:rPr>
          <w:rFonts w:cs="Times New Roman"/>
          <w:color w:val="000000"/>
          <w:szCs w:val="32"/>
          <w:lang w:bidi="ar"/>
        </w:rPr>
        <w:t>2</w:t>
      </w:r>
      <w:r>
        <w:rPr>
          <w:rFonts w:cs="Times New Roman"/>
          <w:color w:val="000000"/>
          <w:szCs w:val="32"/>
          <w:lang w:bidi="ar"/>
        </w:rPr>
        <w:t>年；近</w:t>
      </w:r>
      <w:r>
        <w:rPr>
          <w:rFonts w:cs="Times New Roman"/>
          <w:color w:val="000000"/>
          <w:szCs w:val="32"/>
          <w:lang w:bidi="ar"/>
        </w:rPr>
        <w:t>2</w:t>
      </w:r>
      <w:r>
        <w:rPr>
          <w:rFonts w:cs="Times New Roman"/>
          <w:color w:val="000000"/>
          <w:szCs w:val="32"/>
          <w:lang w:bidi="ar"/>
        </w:rPr>
        <w:t>年年度考核结果为合格及以上，且出国（境）期限包含在本人聘任合同期限之内；如有</w:t>
      </w:r>
      <w:r>
        <w:rPr>
          <w:rFonts w:cs="Times New Roman"/>
          <w:color w:val="000000"/>
          <w:szCs w:val="32"/>
          <w:lang w:bidi="ar"/>
        </w:rPr>
        <w:t>180</w:t>
      </w:r>
      <w:r>
        <w:rPr>
          <w:rFonts w:cs="Times New Roman"/>
          <w:color w:val="000000"/>
          <w:szCs w:val="32"/>
          <w:lang w:bidi="ar"/>
        </w:rPr>
        <w:t>天以上出国（境）经历，须返校工作满</w:t>
      </w:r>
      <w:r>
        <w:rPr>
          <w:rFonts w:cs="Times New Roman"/>
          <w:color w:val="000000"/>
          <w:szCs w:val="32"/>
          <w:lang w:bidi="ar"/>
        </w:rPr>
        <w:t>2</w:t>
      </w:r>
      <w:r>
        <w:rPr>
          <w:rFonts w:cs="Times New Roman"/>
          <w:color w:val="000000"/>
          <w:szCs w:val="32"/>
          <w:lang w:bidi="ar"/>
        </w:rPr>
        <w:t>年。（截至申请日期）</w:t>
      </w:r>
    </w:p>
    <w:p w:rsidR="00AF29E8" w:rsidRDefault="00737A1A" w:rsidP="004A5B1C">
      <w:pPr>
        <w:widowControl/>
        <w:wordWrap w:val="0"/>
        <w:spacing w:line="540" w:lineRule="exact"/>
        <w:ind w:firstLineChars="200" w:firstLine="624"/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cs="Times New Roman" w:hint="eastAsia"/>
          <w:color w:val="000000"/>
          <w:kern w:val="0"/>
          <w:szCs w:val="32"/>
        </w:rPr>
        <w:t>（二）</w:t>
      </w:r>
      <w:r>
        <w:rPr>
          <w:rFonts w:ascii="Helvetica" w:hAnsi="Helvetica" w:cs="Helvetica"/>
          <w:color w:val="000000"/>
          <w:shd w:val="clear" w:color="auto" w:fill="FFFFFF"/>
        </w:rPr>
        <w:t>符合</w:t>
      </w:r>
      <w:r>
        <w:rPr>
          <w:rFonts w:ascii="Helvetica" w:hAnsi="Helvetica" w:cs="Helvetica" w:hint="eastAsia"/>
          <w:color w:val="000000"/>
          <w:shd w:val="clear" w:color="auto" w:fill="FFFFFF"/>
        </w:rPr>
        <w:t>国家留学</w:t>
      </w:r>
      <w:r w:rsidRPr="004A5B1C">
        <w:rPr>
          <w:rFonts w:cs="Times New Roman" w:hint="eastAsia"/>
          <w:color w:val="000000"/>
          <w:kern w:val="0"/>
          <w:szCs w:val="32"/>
        </w:rPr>
        <w:t>基金委</w:t>
      </w:r>
      <w:r w:rsidRPr="004A5B1C">
        <w:rPr>
          <w:rFonts w:cs="Times New Roman"/>
          <w:color w:val="000000"/>
          <w:kern w:val="0"/>
          <w:szCs w:val="32"/>
        </w:rPr>
        <w:t>《选派简章》规定的申</w:t>
      </w:r>
      <w:r>
        <w:rPr>
          <w:rFonts w:ascii="Helvetica" w:hAnsi="Helvetica" w:cs="Helvetica"/>
          <w:color w:val="000000"/>
          <w:shd w:val="clear" w:color="auto" w:fill="FFFFFF"/>
        </w:rPr>
        <w:t>请条件。</w:t>
      </w:r>
    </w:p>
    <w:p w:rsidR="00B83313" w:rsidRDefault="00737A1A">
      <w:pPr>
        <w:widowControl/>
        <w:spacing w:line="540" w:lineRule="exact"/>
        <w:ind w:firstLineChars="200" w:firstLine="624"/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ascii="Helvetica" w:hAnsi="Helvetica" w:cs="Helvetica" w:hint="eastAsia"/>
          <w:color w:val="000000"/>
          <w:shd w:val="clear" w:color="auto" w:fill="FFFFFF"/>
        </w:rPr>
        <w:t>（三）</w:t>
      </w:r>
      <w:r>
        <w:rPr>
          <w:rFonts w:ascii="Helvetica" w:hAnsi="Helvetica" w:cs="Helvetica"/>
          <w:color w:val="000000"/>
          <w:shd w:val="clear" w:color="auto" w:fill="FFFFFF"/>
        </w:rPr>
        <w:t>申请人原则上</w:t>
      </w:r>
      <w:proofErr w:type="gramStart"/>
      <w:r>
        <w:rPr>
          <w:rFonts w:ascii="Helvetica" w:hAnsi="Helvetica" w:cs="Helvetica"/>
          <w:color w:val="000000"/>
          <w:shd w:val="clear" w:color="auto" w:fill="FFFFFF"/>
        </w:rPr>
        <w:t>应主持</w:t>
      </w:r>
      <w:proofErr w:type="gramEnd"/>
      <w:r>
        <w:rPr>
          <w:rFonts w:ascii="Helvetica" w:hAnsi="Helvetica" w:cs="Helvetica"/>
          <w:color w:val="000000"/>
          <w:shd w:val="clear" w:color="auto" w:fill="FFFFFF"/>
        </w:rPr>
        <w:t>或参与研究项目、课题、所在单位重点工作。</w:t>
      </w:r>
    </w:p>
    <w:p w:rsidR="004A5B1C" w:rsidRDefault="00737A1A" w:rsidP="004A5B1C">
      <w:pPr>
        <w:widowControl/>
        <w:spacing w:line="540" w:lineRule="exact"/>
        <w:ind w:firstLineChars="200" w:firstLine="624"/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ascii="Helvetica" w:hAnsi="Helvetica" w:cs="Helvetica" w:hint="eastAsia"/>
          <w:color w:val="000000"/>
          <w:shd w:val="clear" w:color="auto" w:fill="FFFFFF"/>
        </w:rPr>
        <w:t>（四）</w:t>
      </w:r>
      <w:r w:rsidRPr="004A5B1C"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高</w:t>
      </w:r>
      <w:r w:rsidRPr="004A5B1C">
        <w:rPr>
          <w:rFonts w:cs="Times New Roman"/>
          <w:b/>
          <w:bCs/>
          <w:color w:val="000000"/>
          <w:shd w:val="clear" w:color="auto" w:fill="FFFFFF"/>
        </w:rPr>
        <w:t>级研究学者申请人</w:t>
      </w:r>
      <w:r w:rsidRPr="00B83313">
        <w:rPr>
          <w:rFonts w:cs="Times New Roman"/>
          <w:color w:val="000000"/>
          <w:shd w:val="clear" w:color="auto" w:fill="FFFFFF"/>
        </w:rPr>
        <w:t>应符合以下条件：年龄不超过</w:t>
      </w:r>
      <w:r w:rsidRPr="00B83313">
        <w:rPr>
          <w:rFonts w:cs="Times New Roman"/>
          <w:color w:val="000000"/>
          <w:shd w:val="clear" w:color="auto" w:fill="FFFFFF"/>
        </w:rPr>
        <w:t>55</w:t>
      </w:r>
      <w:r w:rsidRPr="00B83313">
        <w:rPr>
          <w:rFonts w:cs="Times New Roman"/>
          <w:color w:val="000000"/>
          <w:shd w:val="clear" w:color="auto" w:fill="FFFFFF"/>
        </w:rPr>
        <w:t>周岁（</w:t>
      </w:r>
      <w:r w:rsidRPr="00B83313">
        <w:rPr>
          <w:rFonts w:cs="Times New Roman"/>
          <w:color w:val="000000"/>
          <w:shd w:val="clear" w:color="auto" w:fill="FFFFFF"/>
        </w:rPr>
        <w:t>1966</w:t>
      </w:r>
      <w:r w:rsidRPr="00B83313">
        <w:rPr>
          <w:rFonts w:cs="Times New Roman"/>
          <w:color w:val="000000"/>
          <w:shd w:val="clear" w:color="auto" w:fill="FFFFFF"/>
        </w:rPr>
        <w:t>年</w:t>
      </w:r>
      <w:r w:rsidRPr="00B83313">
        <w:rPr>
          <w:rFonts w:cs="Times New Roman"/>
          <w:color w:val="000000"/>
          <w:shd w:val="clear" w:color="auto" w:fill="FFFFFF"/>
        </w:rPr>
        <w:t>1</w:t>
      </w:r>
      <w:r w:rsidRPr="00B83313">
        <w:rPr>
          <w:rFonts w:cs="Times New Roman"/>
          <w:color w:val="000000"/>
          <w:shd w:val="clear" w:color="auto" w:fill="FFFFFF"/>
        </w:rPr>
        <w:t>月</w:t>
      </w:r>
      <w:r w:rsidRPr="00B83313">
        <w:rPr>
          <w:rFonts w:cs="Times New Roman"/>
          <w:color w:val="000000"/>
          <w:shd w:val="clear" w:color="auto" w:fill="FFFFFF"/>
        </w:rPr>
        <w:t>1</w:t>
      </w:r>
      <w:r w:rsidRPr="00B83313">
        <w:rPr>
          <w:rFonts w:cs="Times New Roman"/>
          <w:color w:val="000000"/>
          <w:shd w:val="clear" w:color="auto" w:fill="FFFFFF"/>
        </w:rPr>
        <w:t>日以后出生），在实际工作中取得突出业绩。重点支持</w:t>
      </w:r>
      <w:r w:rsidRPr="00B83313">
        <w:rPr>
          <w:rFonts w:ascii="Helvetica" w:hAnsi="Helvetica" w:cs="Helvetica" w:hint="eastAsia"/>
          <w:color w:val="000000"/>
          <w:shd w:val="clear" w:color="auto" w:fill="FFFFFF"/>
        </w:rPr>
        <w:t>具有正高级专业技术职称人员或博士生导师，优先支持“双一流”建设学科主要负责人、或国家级重点教学或科研项目主要负责人、或部级（含）以上教学或科研平台主要负责人、或部级（含）以上教学或科研奖励一等奖获得者等；</w:t>
      </w:r>
    </w:p>
    <w:p w:rsidR="004A5B1C" w:rsidRPr="004A5B1C" w:rsidRDefault="00737A1A" w:rsidP="004A5B1C">
      <w:pPr>
        <w:widowControl/>
        <w:spacing w:line="540" w:lineRule="exact"/>
        <w:ind w:firstLineChars="200" w:firstLine="626"/>
        <w:jc w:val="both"/>
        <w:rPr>
          <w:rFonts w:ascii="Helvetica" w:hAnsi="Helvetica" w:cs="Helvetica"/>
          <w:color w:val="000000"/>
          <w:shd w:val="clear" w:color="auto" w:fill="FFFFFF"/>
        </w:rPr>
      </w:pPr>
      <w:r w:rsidRPr="004A5B1C">
        <w:rPr>
          <w:rFonts w:cs="Times New Roman"/>
          <w:b/>
          <w:bCs/>
          <w:color w:val="000000"/>
          <w:shd w:val="clear" w:color="auto" w:fill="FFFFFF"/>
        </w:rPr>
        <w:lastRenderedPageBreak/>
        <w:t>访问学者申请人</w:t>
      </w:r>
      <w:r w:rsidRPr="004A5B1C">
        <w:rPr>
          <w:rFonts w:cs="Times New Roman"/>
          <w:color w:val="000000"/>
          <w:shd w:val="clear" w:color="auto" w:fill="FFFFFF"/>
        </w:rPr>
        <w:t>应符合以下条件：年龄不超过</w:t>
      </w:r>
      <w:r w:rsidRPr="004A5B1C">
        <w:rPr>
          <w:rFonts w:cs="Times New Roman"/>
          <w:color w:val="000000"/>
          <w:shd w:val="clear" w:color="auto" w:fill="FFFFFF"/>
        </w:rPr>
        <w:t>50</w:t>
      </w:r>
      <w:r w:rsidRPr="004A5B1C">
        <w:rPr>
          <w:rFonts w:cs="Times New Roman"/>
          <w:color w:val="000000"/>
          <w:shd w:val="clear" w:color="auto" w:fill="FFFFFF"/>
        </w:rPr>
        <w:t>周岁（</w:t>
      </w:r>
      <w:r w:rsidRPr="004A5B1C">
        <w:rPr>
          <w:rFonts w:cs="Times New Roman"/>
          <w:color w:val="000000"/>
          <w:shd w:val="clear" w:color="auto" w:fill="FFFFFF"/>
        </w:rPr>
        <w:t>1971</w:t>
      </w:r>
      <w:r w:rsidRPr="004A5B1C">
        <w:rPr>
          <w:rFonts w:cs="Times New Roman"/>
          <w:color w:val="000000"/>
          <w:shd w:val="clear" w:color="auto" w:fill="FFFFFF"/>
        </w:rPr>
        <w:t>年</w:t>
      </w:r>
      <w:r w:rsidRPr="004A5B1C">
        <w:rPr>
          <w:rFonts w:cs="Times New Roman"/>
          <w:color w:val="000000"/>
          <w:shd w:val="clear" w:color="auto" w:fill="FFFFFF"/>
        </w:rPr>
        <w:t>1</w:t>
      </w:r>
      <w:r w:rsidRPr="004A5B1C">
        <w:rPr>
          <w:rFonts w:cs="Times New Roman"/>
          <w:color w:val="000000"/>
          <w:shd w:val="clear" w:color="auto" w:fill="FFFFFF"/>
        </w:rPr>
        <w:t>月</w:t>
      </w:r>
      <w:r w:rsidRPr="004A5B1C">
        <w:rPr>
          <w:rFonts w:cs="Times New Roman"/>
          <w:color w:val="000000"/>
          <w:shd w:val="clear" w:color="auto" w:fill="FFFFFF"/>
        </w:rPr>
        <w:t>1</w:t>
      </w:r>
      <w:r w:rsidRPr="004A5B1C">
        <w:rPr>
          <w:rFonts w:cs="Times New Roman"/>
          <w:color w:val="000000"/>
          <w:shd w:val="clear" w:color="auto" w:fill="FFFFFF"/>
        </w:rPr>
        <w:t>日以后出生），本科毕业后应有</w:t>
      </w:r>
      <w:r w:rsidRPr="004A5B1C">
        <w:rPr>
          <w:rFonts w:cs="Times New Roman"/>
          <w:color w:val="000000"/>
        </w:rPr>
        <w:t>5</w:t>
      </w:r>
      <w:r w:rsidRPr="004A5B1C">
        <w:rPr>
          <w:rFonts w:cs="Times New Roman"/>
          <w:color w:val="000000"/>
          <w:shd w:val="clear" w:color="auto" w:fill="FFFFFF"/>
        </w:rPr>
        <w:t>年以上工作经历；硕士毕业后应有</w:t>
      </w:r>
      <w:r w:rsidRPr="004A5B1C">
        <w:rPr>
          <w:rFonts w:cs="Times New Roman"/>
          <w:color w:val="000000"/>
        </w:rPr>
        <w:t>2</w:t>
      </w:r>
      <w:r w:rsidRPr="004A5B1C">
        <w:rPr>
          <w:rFonts w:cs="Times New Roman"/>
          <w:color w:val="000000"/>
          <w:shd w:val="clear" w:color="auto" w:fill="FFFFFF"/>
        </w:rPr>
        <w:t>年以上工作经历；对博士毕业的申请人无工作年限要求。</w:t>
      </w:r>
    </w:p>
    <w:p w:rsidR="004A5B1C" w:rsidRPr="004A5B1C" w:rsidRDefault="00737A1A">
      <w:pPr>
        <w:widowControl/>
        <w:spacing w:line="540" w:lineRule="exact"/>
        <w:ind w:firstLineChars="200" w:firstLine="626"/>
        <w:jc w:val="both"/>
        <w:rPr>
          <w:rFonts w:cs="Times New Roman"/>
          <w:color w:val="000000"/>
          <w:shd w:val="clear" w:color="auto" w:fill="FFFFFF"/>
        </w:rPr>
      </w:pPr>
      <w:r w:rsidRPr="004A5B1C">
        <w:rPr>
          <w:rFonts w:ascii="Helvetica" w:hAnsi="Helvetica" w:cs="Helvetica"/>
          <w:b/>
          <w:bCs/>
          <w:color w:val="000000"/>
          <w:shd w:val="clear" w:color="auto" w:fill="FFFFFF"/>
        </w:rPr>
        <w:t>博士后申请人</w:t>
      </w:r>
      <w:r>
        <w:rPr>
          <w:rFonts w:ascii="Helvetica" w:hAnsi="Helvetica" w:cs="Helvetica"/>
          <w:color w:val="000000"/>
          <w:shd w:val="clear" w:color="auto" w:fill="FFFFFF"/>
        </w:rPr>
        <w:t>应符合以下</w:t>
      </w:r>
      <w:r w:rsidRPr="004A5B1C">
        <w:rPr>
          <w:rFonts w:cs="Times New Roman"/>
          <w:color w:val="000000"/>
          <w:shd w:val="clear" w:color="auto" w:fill="FFFFFF"/>
        </w:rPr>
        <w:t>条件：年龄不超过</w:t>
      </w:r>
      <w:r w:rsidRPr="004A5B1C">
        <w:rPr>
          <w:rFonts w:cs="Times New Roman"/>
          <w:color w:val="000000"/>
        </w:rPr>
        <w:t>40</w:t>
      </w:r>
      <w:r w:rsidRPr="004A5B1C">
        <w:rPr>
          <w:rFonts w:cs="Times New Roman"/>
          <w:color w:val="000000"/>
          <w:shd w:val="clear" w:color="auto" w:fill="FFFFFF"/>
        </w:rPr>
        <w:t>周岁（</w:t>
      </w:r>
      <w:r w:rsidRPr="004A5B1C">
        <w:rPr>
          <w:rFonts w:cs="Times New Roman"/>
          <w:color w:val="000000"/>
        </w:rPr>
        <w:t>1981</w:t>
      </w:r>
      <w:r w:rsidRPr="004A5B1C">
        <w:rPr>
          <w:rFonts w:cs="Times New Roman"/>
          <w:color w:val="000000"/>
          <w:shd w:val="clear" w:color="auto" w:fill="FFFFFF"/>
        </w:rPr>
        <w:t>年</w:t>
      </w:r>
      <w:r w:rsidRPr="004A5B1C">
        <w:rPr>
          <w:rFonts w:cs="Times New Roman"/>
          <w:color w:val="000000"/>
        </w:rPr>
        <w:t>1</w:t>
      </w:r>
      <w:r w:rsidRPr="004A5B1C">
        <w:rPr>
          <w:rFonts w:cs="Times New Roman"/>
          <w:color w:val="000000"/>
          <w:shd w:val="clear" w:color="auto" w:fill="FFFFFF"/>
        </w:rPr>
        <w:t>月</w:t>
      </w:r>
      <w:r w:rsidRPr="004A5B1C">
        <w:rPr>
          <w:rFonts w:cs="Times New Roman"/>
          <w:color w:val="000000"/>
        </w:rPr>
        <w:t>1</w:t>
      </w:r>
      <w:r w:rsidRPr="004A5B1C">
        <w:rPr>
          <w:rFonts w:cs="Times New Roman"/>
          <w:color w:val="000000"/>
          <w:shd w:val="clear" w:color="auto" w:fill="FFFFFF"/>
        </w:rPr>
        <w:t>日以后出生），申请时距其博士毕</w:t>
      </w:r>
      <w:r>
        <w:rPr>
          <w:rFonts w:ascii="Helvetica" w:hAnsi="Helvetica" w:cs="Helvetica"/>
          <w:color w:val="000000"/>
          <w:shd w:val="clear" w:color="auto" w:fill="FFFFFF"/>
        </w:rPr>
        <w:t>业时间应在</w:t>
      </w:r>
      <w:r w:rsidRPr="004A5B1C">
        <w:rPr>
          <w:rFonts w:cs="Times New Roman"/>
          <w:color w:val="000000"/>
        </w:rPr>
        <w:t>3</w:t>
      </w:r>
      <w:r w:rsidRPr="004A5B1C">
        <w:rPr>
          <w:rFonts w:cs="Times New Roman"/>
          <w:color w:val="000000"/>
        </w:rPr>
        <w:t>年以内</w:t>
      </w:r>
      <w:r>
        <w:rPr>
          <w:rFonts w:ascii="Helvetica" w:hAnsi="Helvetica" w:cs="Helvetica"/>
          <w:color w:val="000000"/>
          <w:shd w:val="clear" w:color="auto" w:fill="FFFFFF"/>
        </w:rPr>
        <w:t>；</w:t>
      </w:r>
    </w:p>
    <w:p w:rsidR="004A5B1C" w:rsidRDefault="00737A1A">
      <w:pPr>
        <w:widowControl/>
        <w:spacing w:line="540" w:lineRule="exact"/>
        <w:ind w:firstLineChars="200" w:firstLine="624"/>
        <w:jc w:val="both"/>
        <w:rPr>
          <w:rFonts w:ascii="Helvetica" w:hAnsi="Helvetica" w:cs="Helvetica"/>
          <w:color w:val="000000"/>
          <w:shd w:val="clear" w:color="auto" w:fill="FFFFFF"/>
        </w:rPr>
      </w:pPr>
      <w:r>
        <w:rPr>
          <w:rFonts w:cs="Times New Roman" w:hint="eastAsia"/>
          <w:color w:val="000000"/>
          <w:kern w:val="0"/>
          <w:szCs w:val="32"/>
        </w:rPr>
        <w:t>（五）</w:t>
      </w:r>
      <w:r>
        <w:rPr>
          <w:rFonts w:ascii="Helvetica" w:hAnsi="Helvetica" w:cs="Helvetica"/>
          <w:color w:val="000000"/>
          <w:shd w:val="clear" w:color="auto" w:fill="FFFFFF"/>
        </w:rPr>
        <w:t>申请时须提交拟留学单位的正式邀请函。</w:t>
      </w:r>
    </w:p>
    <w:p w:rsidR="00523A9D" w:rsidRPr="00523A9D" w:rsidRDefault="00737A1A" w:rsidP="00523A9D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shd w:val="clear" w:color="auto" w:fill="FFFFFF"/>
        </w:rPr>
      </w:pPr>
      <w:r>
        <w:rPr>
          <w:rFonts w:ascii="Helvetica" w:hAnsi="Helvetica" w:cs="Helvetica" w:hint="eastAsia"/>
          <w:color w:val="000000"/>
          <w:shd w:val="clear" w:color="auto" w:fill="FFFFFF"/>
        </w:rPr>
        <w:t>（六）</w:t>
      </w:r>
      <w:r w:rsidRPr="00523A9D">
        <w:rPr>
          <w:rFonts w:cs="Times New Roman"/>
          <w:color w:val="000000"/>
          <w:shd w:val="clear" w:color="auto" w:fill="FFFFFF"/>
        </w:rPr>
        <w:t>外语水平应符合国家留学基金资助出国留学外语条件及拟留学国家、留学单位的语言要求。</w:t>
      </w:r>
    </w:p>
    <w:p w:rsidR="00523A9D" w:rsidRPr="00523A9D" w:rsidRDefault="00737A1A" w:rsidP="00523A9D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shd w:val="clear" w:color="auto" w:fill="FFFFFF"/>
        </w:rPr>
      </w:pPr>
      <w:r w:rsidRPr="00523A9D">
        <w:rPr>
          <w:rFonts w:cs="Times New Roman"/>
          <w:color w:val="000000"/>
          <w:shd w:val="clear" w:color="auto" w:fill="FFFFFF"/>
        </w:rPr>
        <w:t>申请时外语水平未达到派出要求者，如所在单位重点推荐，</w:t>
      </w:r>
      <w:r w:rsidRPr="002D0BF5">
        <w:rPr>
          <w:rFonts w:cs="Times New Roman"/>
          <w:color w:val="000000"/>
          <w:shd w:val="clear" w:color="auto" w:fill="FFFFFF"/>
        </w:rPr>
        <w:t>亦可申请，但须提供可反映其外语水平的考试证明，如往年</w:t>
      </w:r>
      <w:r w:rsidRPr="002D0BF5">
        <w:rPr>
          <w:rFonts w:cs="Times New Roman"/>
          <w:color w:val="000000"/>
          <w:shd w:val="clear" w:color="auto" w:fill="FFFFFF"/>
        </w:rPr>
        <w:t>WSK/TOEFL/IELTS</w:t>
      </w:r>
      <w:r w:rsidRPr="002D0BF5">
        <w:rPr>
          <w:rFonts w:cs="Times New Roman"/>
          <w:color w:val="000000"/>
          <w:shd w:val="clear" w:color="auto" w:fill="FFFFFF"/>
        </w:rPr>
        <w:t>等考试成绩单。此类人员如通过评审被录取，须参加教育部指定出国留学人员培训部相关语种培训或自行报考</w:t>
      </w:r>
      <w:r w:rsidRPr="002D0BF5">
        <w:rPr>
          <w:rFonts w:cs="Times New Roman"/>
          <w:color w:val="000000"/>
          <w:shd w:val="clear" w:color="auto" w:fill="FFFFFF"/>
        </w:rPr>
        <w:t>WSK/TOEFL/IELTS</w:t>
      </w:r>
      <w:r w:rsidRPr="002D0BF5">
        <w:rPr>
          <w:rFonts w:cs="Times New Roman"/>
          <w:color w:val="000000"/>
          <w:shd w:val="clear" w:color="auto" w:fill="FFFFFF"/>
        </w:rPr>
        <w:t>等考试，达到外</w:t>
      </w:r>
      <w:r w:rsidRPr="00523A9D">
        <w:rPr>
          <w:rFonts w:cs="Times New Roman"/>
          <w:color w:val="000000"/>
          <w:shd w:val="clear" w:color="auto" w:fill="FFFFFF"/>
        </w:rPr>
        <w:t>语条件后方可派出。</w:t>
      </w:r>
    </w:p>
    <w:p w:rsidR="004A5B1C" w:rsidRPr="00523A9D" w:rsidRDefault="00737A1A" w:rsidP="00523A9D">
      <w:pPr>
        <w:widowControl/>
        <w:spacing w:line="540" w:lineRule="exact"/>
        <w:ind w:firstLineChars="200" w:firstLine="626"/>
        <w:jc w:val="both"/>
        <w:rPr>
          <w:rFonts w:cs="Times New Roman"/>
          <w:b/>
          <w:bCs/>
          <w:color w:val="000000"/>
          <w:kern w:val="0"/>
          <w:szCs w:val="32"/>
        </w:rPr>
      </w:pPr>
      <w:r w:rsidRPr="00523A9D">
        <w:rPr>
          <w:rFonts w:ascii="Helvetica" w:hAnsi="Helvetica" w:cs="Helvetica" w:hint="eastAsia"/>
          <w:b/>
          <w:bCs/>
          <w:color w:val="000000"/>
          <w:shd w:val="clear" w:color="auto" w:fill="FFFFFF"/>
        </w:rPr>
        <w:t>同等条件下，优先录取申请时外语水平合格者。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</w:rPr>
        <w:t>（七）</w:t>
      </w:r>
      <w:r w:rsidR="001D2284">
        <w:rPr>
          <w:rFonts w:cs="Times New Roman" w:hint="eastAsia"/>
          <w:color w:val="000000"/>
          <w:kern w:val="0"/>
          <w:szCs w:val="32"/>
        </w:rPr>
        <w:t>具有中华人民共和国国籍，不具有国外永久居留权。</w:t>
      </w:r>
    </w:p>
    <w:p w:rsidR="00AF29E8" w:rsidRDefault="00737A1A">
      <w:pPr>
        <w:widowControl/>
        <w:spacing w:line="540" w:lineRule="exact"/>
        <w:ind w:firstLineChars="200" w:firstLine="624"/>
        <w:jc w:val="both"/>
        <w:rPr>
          <w:rFonts w:cs="Times New Roman"/>
          <w:color w:val="000000"/>
          <w:kern w:val="0"/>
          <w:szCs w:val="32"/>
        </w:rPr>
      </w:pPr>
      <w:r>
        <w:rPr>
          <w:rFonts w:cs="Times New Roman" w:hint="eastAsia"/>
          <w:color w:val="000000"/>
          <w:kern w:val="0"/>
          <w:szCs w:val="32"/>
        </w:rPr>
        <w:t>（八）</w:t>
      </w:r>
      <w:r>
        <w:rPr>
          <w:rFonts w:ascii="Helvetica" w:hAnsi="Helvetica" w:cs="Helvetica"/>
          <w:color w:val="000000"/>
          <w:shd w:val="clear" w:color="auto" w:fill="FFFFFF"/>
        </w:rPr>
        <w:t>申请人应按照规定的程序、时间和要求提交申请材料，并对材料的真实性负责。因申请材料原因导致的责任和后果由申请人承担。</w:t>
      </w:r>
      <w:r>
        <w:rPr>
          <w:rFonts w:ascii="Helvetica" w:hAnsi="Helvetica" w:cs="Helvetica" w:hint="eastAsia"/>
          <w:color w:val="000000"/>
          <w:shd w:val="clear" w:color="auto" w:fill="FFFFFF"/>
        </w:rPr>
        <w:t>学校</w:t>
      </w:r>
      <w:r>
        <w:rPr>
          <w:rFonts w:ascii="Helvetica" w:hAnsi="Helvetica" w:cs="Helvetica"/>
          <w:color w:val="000000"/>
          <w:shd w:val="clear" w:color="auto" w:fill="FFFFFF"/>
        </w:rPr>
        <w:t>有权退回不真实、不一致、不符合要求的申请。</w:t>
      </w:r>
    </w:p>
    <w:p w:rsidR="00AF29E8" w:rsidRDefault="00737A1A">
      <w:pPr>
        <w:widowControl/>
        <w:wordWrap w:val="0"/>
        <w:spacing w:line="54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 w:hint="eastAsia"/>
          <w:color w:val="000000"/>
          <w:kern w:val="0"/>
          <w:szCs w:val="32"/>
        </w:rPr>
        <w:t>（</w:t>
      </w:r>
      <w:r w:rsidR="00DD74CE">
        <w:rPr>
          <w:rFonts w:cs="Times New Roman" w:hint="eastAsia"/>
          <w:color w:val="000000"/>
          <w:kern w:val="0"/>
          <w:szCs w:val="32"/>
        </w:rPr>
        <w:t>九</w:t>
      </w:r>
      <w:r>
        <w:rPr>
          <w:rFonts w:cs="Times New Roman" w:hint="eastAsia"/>
          <w:color w:val="000000"/>
          <w:kern w:val="0"/>
          <w:szCs w:val="32"/>
        </w:rPr>
        <w:t>）请各有关单位在</w:t>
      </w:r>
      <w:r>
        <w:rPr>
          <w:rFonts w:cs="Times New Roman" w:hint="eastAsia"/>
          <w:b/>
          <w:bCs/>
          <w:color w:val="000000"/>
          <w:kern w:val="0"/>
          <w:szCs w:val="32"/>
        </w:rPr>
        <w:t>2</w:t>
      </w:r>
      <w:r>
        <w:rPr>
          <w:rFonts w:cs="Times New Roman"/>
          <w:b/>
          <w:bCs/>
          <w:color w:val="000000"/>
          <w:kern w:val="0"/>
          <w:szCs w:val="32"/>
        </w:rPr>
        <w:t>022</w:t>
      </w:r>
      <w:r>
        <w:rPr>
          <w:rFonts w:cs="Times New Roman" w:hint="eastAsia"/>
          <w:b/>
          <w:bCs/>
          <w:color w:val="000000"/>
          <w:kern w:val="0"/>
          <w:szCs w:val="32"/>
        </w:rPr>
        <w:t>年</w:t>
      </w:r>
      <w:r w:rsidR="00392D25">
        <w:rPr>
          <w:rFonts w:cs="Times New Roman"/>
          <w:b/>
          <w:bCs/>
          <w:color w:val="000000"/>
          <w:kern w:val="0"/>
          <w:szCs w:val="32"/>
        </w:rPr>
        <w:t>4</w:t>
      </w:r>
      <w:r>
        <w:rPr>
          <w:rFonts w:cs="Times New Roman" w:hint="eastAsia"/>
          <w:b/>
          <w:bCs/>
          <w:color w:val="000000"/>
          <w:kern w:val="0"/>
          <w:szCs w:val="32"/>
        </w:rPr>
        <w:t>月</w:t>
      </w:r>
      <w:r w:rsidR="00392D25">
        <w:rPr>
          <w:rFonts w:cs="Times New Roman"/>
          <w:b/>
          <w:bCs/>
          <w:color w:val="000000"/>
          <w:kern w:val="0"/>
          <w:szCs w:val="32"/>
        </w:rPr>
        <w:t>6</w:t>
      </w:r>
      <w:r>
        <w:rPr>
          <w:rFonts w:cs="Times New Roman" w:hint="eastAsia"/>
          <w:b/>
          <w:bCs/>
          <w:color w:val="000000"/>
          <w:kern w:val="0"/>
          <w:szCs w:val="32"/>
        </w:rPr>
        <w:t>日</w:t>
      </w:r>
      <w:r>
        <w:rPr>
          <w:rFonts w:cs="Times New Roman" w:hint="eastAsia"/>
          <w:color w:val="000000"/>
          <w:kern w:val="0"/>
          <w:szCs w:val="32"/>
        </w:rPr>
        <w:t>前将推荐材料按要求提交至人力资源管理处</w:t>
      </w:r>
      <w:r w:rsidR="00F1734B">
        <w:rPr>
          <w:rFonts w:cs="Times New Roman" w:hint="eastAsia"/>
          <w:color w:val="000000"/>
          <w:kern w:val="0"/>
          <w:szCs w:val="32"/>
        </w:rPr>
        <w:t>（附件</w:t>
      </w:r>
      <w:r w:rsidR="00F1734B">
        <w:rPr>
          <w:rFonts w:cs="Times New Roman"/>
          <w:color w:val="000000"/>
          <w:kern w:val="0"/>
          <w:szCs w:val="32"/>
        </w:rPr>
        <w:t>3</w:t>
      </w:r>
      <w:r w:rsidR="00F1734B">
        <w:rPr>
          <w:rFonts w:cs="Times New Roman" w:hint="eastAsia"/>
          <w:color w:val="000000"/>
          <w:kern w:val="0"/>
          <w:szCs w:val="32"/>
        </w:rPr>
        <w:t>）</w:t>
      </w:r>
      <w:r>
        <w:rPr>
          <w:rFonts w:cs="Times New Roman" w:hint="eastAsia"/>
          <w:color w:val="000000"/>
          <w:kern w:val="0"/>
          <w:szCs w:val="32"/>
        </w:rPr>
        <w:t>。</w:t>
      </w:r>
      <w:r w:rsidR="00306EE1" w:rsidRPr="00306EE1">
        <w:rPr>
          <w:rFonts w:cs="Times New Roman" w:hint="eastAsia"/>
          <w:color w:val="000000"/>
          <w:kern w:val="0"/>
          <w:szCs w:val="32"/>
        </w:rPr>
        <w:t>单位应对申请人的政治思想、道德品行、学术诚信、身心健康情况、申请资格、学术发展潜力、出国留学必要性、研修计划可行性等方面进行审核后出具</w:t>
      </w:r>
      <w:r w:rsidR="00306EE1" w:rsidRPr="00306EE1">
        <w:rPr>
          <w:rFonts w:cs="Times New Roman" w:hint="eastAsia"/>
          <w:color w:val="000000"/>
          <w:kern w:val="0"/>
          <w:szCs w:val="32"/>
        </w:rPr>
        <w:lastRenderedPageBreak/>
        <w:t>有针对性的单位推荐意见，并对其出国留学提出明确考核要求。</w:t>
      </w:r>
      <w:r>
        <w:rPr>
          <w:rFonts w:cs="Times New Roman" w:hint="eastAsia"/>
          <w:b/>
          <w:bCs/>
          <w:color w:val="000000"/>
          <w:szCs w:val="32"/>
        </w:rPr>
        <w:t>具体推荐条件及程序详见附件及国家留学</w:t>
      </w:r>
      <w:proofErr w:type="gramStart"/>
      <w:r>
        <w:rPr>
          <w:rFonts w:cs="Times New Roman" w:hint="eastAsia"/>
          <w:b/>
          <w:bCs/>
          <w:color w:val="000000"/>
          <w:szCs w:val="32"/>
        </w:rPr>
        <w:t>基金委官网项目</w:t>
      </w:r>
      <w:proofErr w:type="gramEnd"/>
      <w:r>
        <w:rPr>
          <w:rFonts w:cs="Times New Roman" w:hint="eastAsia"/>
          <w:b/>
          <w:bCs/>
          <w:color w:val="000000"/>
          <w:szCs w:val="32"/>
        </w:rPr>
        <w:t>专栏（</w:t>
      </w:r>
      <w:r w:rsidR="00523A9D" w:rsidRPr="00523A9D">
        <w:rPr>
          <w:rFonts w:cs="Times New Roman"/>
          <w:b/>
          <w:bCs/>
          <w:color w:val="000000"/>
          <w:szCs w:val="32"/>
        </w:rPr>
        <w:t>https://www.csc.edu.cn/chuguo/s/2265</w:t>
      </w:r>
      <w:r>
        <w:rPr>
          <w:rFonts w:cs="Times New Roman" w:hint="eastAsia"/>
          <w:b/>
          <w:bCs/>
          <w:color w:val="000000"/>
          <w:szCs w:val="32"/>
        </w:rPr>
        <w:t>）。</w:t>
      </w:r>
      <w:bookmarkStart w:id="3" w:name="_Hlk96939677"/>
      <w:r>
        <w:rPr>
          <w:rFonts w:cs="Times New Roman" w:hint="eastAsia"/>
          <w:color w:val="000000"/>
          <w:szCs w:val="32"/>
        </w:rPr>
        <w:t>项目后续推荐、派出工作以国家留学基金委最新通知为准。</w:t>
      </w:r>
    </w:p>
    <w:bookmarkEnd w:id="3"/>
    <w:p w:rsidR="00AF29E8" w:rsidRDefault="00AF29E8">
      <w:pPr>
        <w:spacing w:line="540" w:lineRule="exact"/>
        <w:ind w:firstLineChars="200" w:firstLine="624"/>
        <w:jc w:val="both"/>
        <w:rPr>
          <w:rFonts w:cs="Times New Roman"/>
          <w:color w:val="000000"/>
          <w:szCs w:val="32"/>
        </w:rPr>
      </w:pPr>
    </w:p>
    <w:p w:rsidR="00AF29E8" w:rsidRDefault="00737A1A">
      <w:pPr>
        <w:spacing w:line="54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附件：</w:t>
      </w:r>
    </w:p>
    <w:p w:rsidR="00AF29E8" w:rsidRDefault="00737A1A">
      <w:pPr>
        <w:spacing w:line="54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>1.</w:t>
      </w:r>
      <w:r w:rsidR="00F1734B" w:rsidRPr="00F1734B">
        <w:rPr>
          <w:rFonts w:hint="eastAsia"/>
        </w:rPr>
        <w:t xml:space="preserve"> </w:t>
      </w:r>
      <w:r w:rsidR="00F1734B" w:rsidRPr="00F1734B">
        <w:rPr>
          <w:rFonts w:cs="Times New Roman" w:hint="eastAsia"/>
          <w:szCs w:val="32"/>
          <w:shd w:val="clear" w:color="auto" w:fill="FFFFFF"/>
        </w:rPr>
        <w:t>中山大学</w:t>
      </w:r>
      <w:r w:rsidR="00F1734B" w:rsidRPr="00F1734B">
        <w:rPr>
          <w:rFonts w:cs="Times New Roman" w:hint="eastAsia"/>
          <w:szCs w:val="32"/>
          <w:shd w:val="clear" w:color="auto" w:fill="FFFFFF"/>
        </w:rPr>
        <w:t>2022</w:t>
      </w:r>
      <w:r w:rsidR="00F1734B" w:rsidRPr="00F1734B">
        <w:rPr>
          <w:rFonts w:cs="Times New Roman" w:hint="eastAsia"/>
          <w:szCs w:val="32"/>
          <w:shd w:val="clear" w:color="auto" w:fill="FFFFFF"/>
        </w:rPr>
        <w:t>年国家公派高级研究学者、访问学者、博士后项目选派工作流程</w:t>
      </w:r>
    </w:p>
    <w:p w:rsidR="00AF29E8" w:rsidRDefault="00737A1A">
      <w:pPr>
        <w:spacing w:line="540" w:lineRule="exact"/>
        <w:ind w:firstLineChars="200" w:firstLine="624"/>
        <w:jc w:val="both"/>
        <w:rPr>
          <w:rFonts w:cs="Times New Roman"/>
          <w:szCs w:val="32"/>
          <w:shd w:val="clear" w:color="auto" w:fill="FFFFFF"/>
        </w:rPr>
      </w:pPr>
      <w:r>
        <w:rPr>
          <w:rFonts w:cs="Times New Roman"/>
          <w:szCs w:val="32"/>
          <w:shd w:val="clear" w:color="auto" w:fill="FFFFFF"/>
        </w:rPr>
        <w:t xml:space="preserve">2. </w:t>
      </w:r>
      <w:r w:rsidR="00DD74CE">
        <w:rPr>
          <w:rFonts w:cs="Times New Roman" w:hint="eastAsia"/>
          <w:szCs w:val="32"/>
          <w:shd w:val="clear" w:color="auto" w:fill="FFFFFF"/>
        </w:rPr>
        <w:t>国家留学基金委</w:t>
      </w:r>
      <w:r w:rsidR="00F1734B" w:rsidRPr="00F1734B">
        <w:rPr>
          <w:rFonts w:cs="Times New Roman" w:hint="eastAsia"/>
          <w:szCs w:val="32"/>
          <w:shd w:val="clear" w:color="auto" w:fill="FFFFFF"/>
        </w:rPr>
        <w:t>2022</w:t>
      </w:r>
      <w:r w:rsidR="00F1734B" w:rsidRPr="00F1734B">
        <w:rPr>
          <w:rFonts w:cs="Times New Roman" w:hint="eastAsia"/>
          <w:szCs w:val="32"/>
          <w:shd w:val="clear" w:color="auto" w:fill="FFFFFF"/>
        </w:rPr>
        <w:t>年国家公派高级研究学者、访问学者、博士后项目选派办法</w:t>
      </w:r>
    </w:p>
    <w:p w:rsidR="00F1734B" w:rsidRDefault="00737A1A" w:rsidP="00F1734B">
      <w:pPr>
        <w:spacing w:line="540" w:lineRule="exact"/>
        <w:ind w:firstLineChars="200" w:firstLine="624"/>
        <w:jc w:val="both"/>
        <w:rPr>
          <w:rFonts w:cs="Times New Roman"/>
          <w:szCs w:val="32"/>
          <w:shd w:val="clear" w:color="auto" w:fill="FFFFFF"/>
        </w:rPr>
      </w:pPr>
      <w:r>
        <w:rPr>
          <w:rFonts w:cs="Times New Roman"/>
          <w:szCs w:val="32"/>
          <w:shd w:val="clear" w:color="auto" w:fill="FFFFFF"/>
        </w:rPr>
        <w:t>3.</w:t>
      </w:r>
      <w:r w:rsidRPr="00F1734B">
        <w:rPr>
          <w:rFonts w:cs="Times New Roman" w:hint="eastAsia"/>
          <w:szCs w:val="32"/>
          <w:shd w:val="clear" w:color="auto" w:fill="FFFFFF"/>
        </w:rPr>
        <w:t>国家公派项目校内推荐工作指引</w:t>
      </w:r>
    </w:p>
    <w:p w:rsidR="00AF29E8" w:rsidRDefault="00737A1A">
      <w:pPr>
        <w:spacing w:line="540" w:lineRule="exact"/>
        <w:ind w:firstLineChars="200" w:firstLine="624"/>
        <w:jc w:val="both"/>
        <w:rPr>
          <w:rFonts w:cs="Times New Roman"/>
          <w:szCs w:val="32"/>
          <w:shd w:val="clear" w:color="auto" w:fill="FFFFFF"/>
        </w:rPr>
      </w:pPr>
      <w:r>
        <w:rPr>
          <w:rFonts w:cs="Times New Roman"/>
          <w:szCs w:val="32"/>
          <w:shd w:val="clear" w:color="auto" w:fill="FFFFFF"/>
        </w:rPr>
        <w:t>4</w:t>
      </w:r>
      <w:r w:rsidR="001D2284">
        <w:rPr>
          <w:rFonts w:cs="Times New Roman"/>
          <w:szCs w:val="32"/>
          <w:shd w:val="clear" w:color="auto" w:fill="FFFFFF"/>
        </w:rPr>
        <w:t>.</w:t>
      </w:r>
      <w:r w:rsidR="001D2284">
        <w:rPr>
          <w:rFonts w:hint="eastAsia"/>
        </w:rPr>
        <w:t xml:space="preserve"> </w:t>
      </w:r>
      <w:r w:rsidR="00DD74CE">
        <w:rPr>
          <w:rFonts w:cs="Times New Roman" w:hint="eastAsia"/>
          <w:szCs w:val="32"/>
          <w:shd w:val="clear" w:color="auto" w:fill="FFFFFF"/>
        </w:rPr>
        <w:t>国家留学基金委</w:t>
      </w:r>
      <w:r w:rsidRPr="00F1734B">
        <w:rPr>
          <w:rFonts w:cs="Times New Roman" w:hint="eastAsia"/>
          <w:szCs w:val="32"/>
          <w:shd w:val="clear" w:color="auto" w:fill="FFFFFF"/>
        </w:rPr>
        <w:t>2022</w:t>
      </w:r>
      <w:r w:rsidRPr="00F1734B">
        <w:rPr>
          <w:rFonts w:cs="Times New Roman" w:hint="eastAsia"/>
          <w:szCs w:val="32"/>
          <w:shd w:val="clear" w:color="auto" w:fill="FFFFFF"/>
        </w:rPr>
        <w:t>年国家公派高级研究学者、访问学者、博士后项目应提交申请材料及说明</w:t>
      </w:r>
    </w:p>
    <w:p w:rsidR="001D2284" w:rsidRPr="001D2284" w:rsidRDefault="00737A1A">
      <w:pPr>
        <w:spacing w:line="540" w:lineRule="exact"/>
        <w:ind w:firstLineChars="200" w:firstLine="624"/>
        <w:jc w:val="both"/>
        <w:rPr>
          <w:rFonts w:cs="Times New Roman"/>
          <w:szCs w:val="32"/>
          <w:shd w:val="clear" w:color="auto" w:fill="FFFFFF"/>
        </w:rPr>
      </w:pPr>
      <w:r>
        <w:rPr>
          <w:rFonts w:cs="Times New Roman" w:hint="eastAsia"/>
          <w:szCs w:val="32"/>
          <w:shd w:val="clear" w:color="auto" w:fill="FFFFFF"/>
        </w:rPr>
        <w:t>5</w:t>
      </w:r>
      <w:r>
        <w:rPr>
          <w:rFonts w:cs="Times New Roman"/>
          <w:szCs w:val="32"/>
          <w:shd w:val="clear" w:color="auto" w:fill="FFFFFF"/>
        </w:rPr>
        <w:t>.</w:t>
      </w:r>
      <w:r w:rsidRPr="001D2284">
        <w:rPr>
          <w:rFonts w:hint="eastAsia"/>
        </w:rPr>
        <w:t xml:space="preserve"> </w:t>
      </w:r>
      <w:r w:rsidR="00DD74CE">
        <w:rPr>
          <w:rFonts w:cs="Times New Roman" w:hint="eastAsia"/>
          <w:szCs w:val="32"/>
          <w:shd w:val="clear" w:color="auto" w:fill="FFFFFF"/>
        </w:rPr>
        <w:t>国家留学基金委</w:t>
      </w:r>
      <w:r w:rsidRPr="001D2284">
        <w:rPr>
          <w:rFonts w:cs="Times New Roman" w:hint="eastAsia"/>
          <w:szCs w:val="32"/>
          <w:shd w:val="clear" w:color="auto" w:fill="FFFFFF"/>
        </w:rPr>
        <w:t>国家公派高级研究学者、访问学者、博士后项目外语合格条件</w:t>
      </w:r>
    </w:p>
    <w:p w:rsidR="00F1734B" w:rsidRPr="00F1734B" w:rsidRDefault="00737A1A">
      <w:pPr>
        <w:spacing w:line="540" w:lineRule="exact"/>
        <w:ind w:firstLineChars="200" w:firstLine="624"/>
        <w:jc w:val="both"/>
        <w:rPr>
          <w:rFonts w:cs="Times New Roman"/>
          <w:color w:val="000000"/>
          <w:szCs w:val="32"/>
        </w:rPr>
      </w:pPr>
      <w:r>
        <w:rPr>
          <w:rFonts w:cs="Times New Roman"/>
          <w:szCs w:val="32"/>
          <w:shd w:val="clear" w:color="auto" w:fill="FFFFFF"/>
        </w:rPr>
        <w:t xml:space="preserve">6. </w:t>
      </w:r>
      <w:r w:rsidRPr="00F1734B">
        <w:rPr>
          <w:rFonts w:cs="Times New Roman" w:hint="eastAsia"/>
          <w:szCs w:val="32"/>
          <w:shd w:val="clear" w:color="auto" w:fill="FFFFFF"/>
        </w:rPr>
        <w:t>XX</w:t>
      </w:r>
      <w:r w:rsidRPr="00F1734B">
        <w:rPr>
          <w:rFonts w:cs="Times New Roman" w:hint="eastAsia"/>
          <w:szCs w:val="32"/>
          <w:shd w:val="clear" w:color="auto" w:fill="FFFFFF"/>
        </w:rPr>
        <w:t>项目申请人情况简表</w:t>
      </w:r>
    </w:p>
    <w:p w:rsidR="00AF29E8" w:rsidRDefault="00AF29E8">
      <w:pPr>
        <w:spacing w:line="540" w:lineRule="exact"/>
        <w:jc w:val="both"/>
        <w:rPr>
          <w:rFonts w:cs="Times New Roman"/>
          <w:color w:val="000000"/>
          <w:szCs w:val="32"/>
        </w:rPr>
      </w:pPr>
    </w:p>
    <w:p w:rsidR="00AF29E8" w:rsidRDefault="00737A1A">
      <w:pPr>
        <w:spacing w:line="540" w:lineRule="exact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 xml:space="preserve">                               </w:t>
      </w:r>
      <w:r>
        <w:rPr>
          <w:rFonts w:cs="Times New Roman"/>
          <w:color w:val="000000"/>
          <w:szCs w:val="32"/>
        </w:rPr>
        <w:t>人力资源管理处</w:t>
      </w:r>
    </w:p>
    <w:p w:rsidR="00AF29E8" w:rsidRDefault="00737A1A">
      <w:pPr>
        <w:spacing w:line="540" w:lineRule="exact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szCs w:val="32"/>
        </w:rPr>
        <w:t xml:space="preserve">                               2022</w:t>
      </w:r>
      <w:r>
        <w:rPr>
          <w:rFonts w:cs="Times New Roman"/>
          <w:color w:val="000000"/>
          <w:szCs w:val="32"/>
        </w:rPr>
        <w:t>年</w:t>
      </w:r>
      <w:r>
        <w:rPr>
          <w:rFonts w:cs="Times New Roman" w:hint="eastAsia"/>
          <w:color w:val="000000"/>
          <w:szCs w:val="32"/>
        </w:rPr>
        <w:t>3</w:t>
      </w:r>
      <w:r>
        <w:rPr>
          <w:rFonts w:cs="Times New Roman"/>
          <w:color w:val="000000"/>
          <w:szCs w:val="32"/>
        </w:rPr>
        <w:t>月</w:t>
      </w:r>
      <w:r>
        <w:rPr>
          <w:rFonts w:cs="Times New Roman"/>
          <w:color w:val="000000"/>
          <w:szCs w:val="32"/>
        </w:rPr>
        <w:t>23</w:t>
      </w:r>
      <w:r>
        <w:rPr>
          <w:rFonts w:cs="Times New Roman"/>
          <w:color w:val="000000"/>
          <w:szCs w:val="32"/>
        </w:rPr>
        <w:t>日</w:t>
      </w:r>
    </w:p>
    <w:p w:rsidR="00AF29E8" w:rsidRDefault="00737A1A">
      <w:pPr>
        <w:spacing w:line="540" w:lineRule="exact"/>
        <w:ind w:firstLineChars="150" w:firstLine="468"/>
        <w:jc w:val="both"/>
        <w:rPr>
          <w:rFonts w:cs="Times New Roman"/>
          <w:color w:val="000000"/>
          <w:szCs w:val="32"/>
        </w:rPr>
      </w:pPr>
      <w:r>
        <w:rPr>
          <w:rFonts w:cs="Times New Roman"/>
          <w:color w:val="000000"/>
          <w:kern w:val="0"/>
          <w:szCs w:val="32"/>
        </w:rPr>
        <w:t>（联系人：李大卫，联系方式：</w:t>
      </w:r>
      <w:r>
        <w:rPr>
          <w:rFonts w:cs="Times New Roman"/>
          <w:color w:val="000000"/>
          <w:kern w:val="0"/>
          <w:szCs w:val="32"/>
        </w:rPr>
        <w:t>020-</w:t>
      </w:r>
      <w:r>
        <w:rPr>
          <w:rFonts w:cs="Times New Roman"/>
          <w:color w:val="000000"/>
          <w:szCs w:val="32"/>
        </w:rPr>
        <w:t>84114546</w:t>
      </w:r>
      <w:r>
        <w:rPr>
          <w:rFonts w:cs="Times New Roman"/>
          <w:color w:val="000000"/>
          <w:kern w:val="0"/>
          <w:szCs w:val="32"/>
        </w:rPr>
        <w:t>）</w:t>
      </w:r>
    </w:p>
    <w:p w:rsidR="00AF29E8" w:rsidRDefault="00737A1A">
      <w:pPr>
        <w:spacing w:line="540" w:lineRule="exact"/>
        <w:ind w:firstLineChars="150" w:firstLine="468"/>
        <w:jc w:val="both"/>
        <w:rPr>
          <w:rFonts w:cs="Times New Roman"/>
          <w:szCs w:val="32"/>
        </w:rPr>
      </w:pPr>
      <w:r>
        <w:rPr>
          <w:rFonts w:cs="Times New Roman"/>
          <w:noProof/>
          <w:szCs w:val="32"/>
        </w:rPr>
        <w:drawing>
          <wp:inline distT="0" distB="0" distL="0" distR="0">
            <wp:extent cx="5486400" cy="3200400"/>
            <wp:effectExtent l="0" t="0" r="76200" b="0"/>
            <wp:docPr id="1" name="图示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sectPr w:rsidR="00AF29E8">
      <w:footerReference w:type="even" r:id="rId14"/>
      <w:footerReference w:type="default" r:id="rId15"/>
      <w:footerReference w:type="first" r:id="rId16"/>
      <w:footnotePr>
        <w:numFmt w:val="decimalEnclosedCircleChinese"/>
        <w:numRestart w:val="eachPage"/>
      </w:footnotePr>
      <w:pgSz w:w="11906" w:h="16838"/>
      <w:pgMar w:top="2098" w:right="1588" w:bottom="2041" w:left="1588" w:header="851" w:footer="1644" w:gutter="0"/>
      <w:cols w:sep="1" w:space="425"/>
      <w:titlePg/>
      <w:docGrid w:type="linesAndChars" w:linePitch="577" w:charSpace="-1683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7A1A" w:rsidRDefault="00737A1A">
      <w:pPr>
        <w:spacing w:line="240" w:lineRule="auto"/>
      </w:pPr>
      <w:r>
        <w:separator/>
      </w:r>
    </w:p>
  </w:endnote>
  <w:endnote w:type="continuationSeparator" w:id="0">
    <w:p w:rsidR="00737A1A" w:rsidRDefault="00737A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  <w:embedRegular r:id="rId1" w:subsetted="1" w:fontKey="{34D624A9-C9CF-4D18-A429-3DB12281E1EB}"/>
    <w:embedBold r:id="rId2" w:subsetted="1" w:fontKey="{1CE2C100-9D1A-4089-BA35-E44521D1E81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396109B-431B-413A-A9DB-9C2C51D19102}"/>
    <w:embedBold r:id="rId4" w:fontKey="{E4DCDE2C-F768-4A61-A7C4-171BF510404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D3544083-37EA-4503-8E9A-C9E6B2ACA1A8}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B0C48F98-318B-4A71-B814-9687546224CA}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  <w:embedRegular r:id="rId7" w:subsetted="1" w:fontKey="{14380A3B-2DE5-426A-A57E-E0346DD23A83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D233D82-CF23-4F04-8636-ECD6846838F8}"/>
    <w:embedBold r:id="rId9" w:fontKey="{16D24FE1-F083-44ED-8498-C068F378111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29E8" w:rsidRDefault="00737A1A">
    <w:pPr>
      <w:pStyle w:val="ab"/>
      <w:ind w:firstLineChars="150" w:firstLine="420"/>
      <w:rPr>
        <w:rFonts w:ascii="Times New Roman" w:hAnsi="Times New Roman" w:cs="Times New Roman"/>
        <w:sz w:val="28"/>
        <w:szCs w:val="28"/>
      </w:rPr>
    </w:pPr>
    <w:r>
      <w:rPr>
        <w:noProof/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16585" cy="685800"/>
              <wp:effectExtent l="4445" t="0" r="0" b="63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6585" cy="685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sdt>
                          <w:sdtPr>
                            <w:id w:val="725646346"/>
                          </w:sdtPr>
                          <w:sdtEndPr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sdtEndPr>
                          <w:sdtContent>
                            <w:p w:rsidR="00AF29E8" w:rsidRDefault="00737A1A">
                              <w:pPr>
                                <w:pStyle w:val="ab"/>
                                <w:ind w:firstLineChars="150" w:firstLine="270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—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instrText>PAGE   \* MERGEFORMAT</w:instrTex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zh-CN"/>
                                </w:rPr>
                                <w:t>4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—</w:t>
                              </w:r>
                            </w:p>
                          </w:sdtContent>
                        </w:sdt>
                        <w:p w:rsidR="00AF29E8" w:rsidRDefault="00AF29E8">
                          <w:pPr>
                            <w:rPr>
                              <w:rFonts w:cs="Times New Roman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0;margin-top:0;width:48.55pt;height:54pt;z-index:251660288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" filled="f" stroked="f">
              <v:textbox style="mso-fit-shape-to-text:t" inset="0,0,0,0">
                <w:txbxContent>
                  <w:sdt>
                    <w:sdtPr>
                      <w:id w:val="725646346"/>
                    </w:sdtPr>
                    <w:sdtEndP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sdtEndPr>
                    <w:sdtContent>
                      <w:p w:rsidR="00AF29E8" w:rsidRDefault="00737A1A">
                        <w:pPr>
                          <w:pStyle w:val="ab"/>
                          <w:ind w:firstLineChars="150" w:firstLine="270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—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instrText>PAGE   \* MERGEFORMAT</w:instrTex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zh-CN"/>
                          </w:rPr>
                          <w:t>4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end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—</w:t>
                        </w:r>
                      </w:p>
                    </w:sdtContent>
                  </w:sdt>
                  <w:p w:rsidR="00AF29E8" w:rsidRDefault="00AF29E8">
                    <w:pPr>
                      <w:rPr>
                        <w:rFonts w:cs="Times New Roman"/>
                        <w:sz w:val="28"/>
                        <w:szCs w:val="2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29E8" w:rsidRDefault="00737A1A">
    <w:pPr>
      <w:pStyle w:val="ab"/>
      <w:wordWrap w:val="0"/>
      <w:jc w:val="right"/>
      <w:rPr>
        <w:rFonts w:ascii="Times New Roman" w:hAnsi="Times New Roman" w:cs="Times New Roman"/>
        <w:sz w:val="28"/>
        <w:szCs w:val="28"/>
      </w:rPr>
    </w:pPr>
    <w:r>
      <w:rPr>
        <w:noProof/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622935" cy="685800"/>
              <wp:effectExtent l="1270" t="0" r="4445" b="63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2935" cy="685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sdt>
                          <w:sdtPr>
                            <w:id w:val="1922060138"/>
                          </w:sdtPr>
                          <w:sdtEndPr>
                            <w:rPr>
                              <w:rFonts w:ascii="Times New Roman" w:hAnsi="Times New Roman" w:cs="Times New Roman"/>
                              <w:sz w:val="28"/>
                              <w:szCs w:val="28"/>
                            </w:rPr>
                          </w:sdtEndPr>
                          <w:sdtContent>
                            <w:p w:rsidR="00AF29E8" w:rsidRDefault="00737A1A">
                              <w:pPr>
                                <w:pStyle w:val="ab"/>
                                <w:wordWrap w:val="0"/>
                                <w:jc w:val="right"/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—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instrText>PAGE   \* MERGEFORMAT</w:instrTex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  <w:lang w:val="zh-CN"/>
                                </w:rPr>
                                <w:t>3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  <w:t>—</w:t>
                              </w:r>
                              <w:r>
                                <w:rPr>
                                  <w:rFonts w:ascii="Times New Roman" w:hAnsi="Times New Roman" w:cs="Times New Roman" w:hint="eastAsia"/>
                                  <w:sz w:val="28"/>
                                  <w:szCs w:val="28"/>
                                </w:rPr>
                                <w:t xml:space="preserve">  </w:t>
                              </w:r>
                            </w:p>
                          </w:sdtContent>
                        </w:sdt>
                        <w:p w:rsidR="00AF29E8" w:rsidRDefault="00AF29E8">
                          <w:pPr>
                            <w:rPr>
                              <w:rFonts w:cs="Times New Roman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left:0;text-align:left;margin-left:0;margin-top:0;width:49.05pt;height:54pt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" filled="f" stroked="f">
              <v:textbox style="mso-fit-shape-to-text:t" inset="0,0,0,0">
                <w:txbxContent>
                  <w:sdt>
                    <w:sdtPr>
                      <w:id w:val="1922060138"/>
                    </w:sdtPr>
                    <w:sdtEndP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</w:sdtEndPr>
                    <w:sdtContent>
                      <w:p w:rsidR="00AF29E8" w:rsidRDefault="00737A1A">
                        <w:pPr>
                          <w:pStyle w:val="ab"/>
                          <w:wordWrap w:val="0"/>
                          <w:jc w:val="right"/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—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instrText>PAGE   \* MERGEFORMAT</w:instrTex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  <w:lang w:val="zh-CN"/>
                          </w:rPr>
                          <w:t>3</w:t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fldChar w:fldCharType="end"/>
                        </w:r>
                        <w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w:t>—</w:t>
                        </w:r>
                        <w:r>
                          <w:rPr>
                            <w:rFonts w:ascii="Times New Roman" w:hAnsi="Times New Roman" w:cs="Times New Roman" w:hint="eastAsia"/>
                            <w:sz w:val="28"/>
                            <w:szCs w:val="28"/>
                          </w:rPr>
                          <w:t xml:space="preserve">  </w:t>
                        </w:r>
                      </w:p>
                    </w:sdtContent>
                  </w:sdt>
                  <w:p w:rsidR="00AF29E8" w:rsidRDefault="00AF29E8">
                    <w:pPr>
                      <w:rPr>
                        <w:rFonts w:cs="Times New Roman"/>
                        <w:sz w:val="28"/>
                        <w:szCs w:val="28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AF29E8" w:rsidRDefault="00737A1A">
    <w:pPr>
      <w:pStyle w:val="ab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8420" cy="342900"/>
              <wp:effectExtent l="0" t="0" r="1270" b="635"/>
              <wp:wrapNone/>
              <wp:docPr id="2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8420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AF29E8" w:rsidRDefault="00737A1A">
                          <w:pPr>
                            <w:pStyle w:val="ab"/>
                            <w:rPr>
                              <w:rFonts w:eastAsia="仿宋_GB2312"/>
                            </w:rPr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9" type="#_x0000_t202" style="position:absolute;margin-left:0;margin-top:0;width:4.6pt;height:27pt;z-index:251662336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" filled="f" stroked="f">
              <v:textbox style="mso-fit-shape-to-text:t" inset="0,0,0,0">
                <w:txbxContent>
                  <w:p w:rsidR="00AF29E8" w:rsidRDefault="00737A1A">
                    <w:pPr>
                      <w:pStyle w:val="ab"/>
                      <w:rPr>
                        <w:rFonts w:eastAsia="仿宋_GB2312"/>
                      </w:rPr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7A1A" w:rsidRDefault="00737A1A">
      <w:pPr>
        <w:spacing w:line="240" w:lineRule="auto"/>
      </w:pPr>
      <w:r>
        <w:separator/>
      </w:r>
    </w:p>
  </w:footnote>
  <w:footnote w:type="continuationSeparator" w:id="0">
    <w:p w:rsidR="00737A1A" w:rsidRDefault="00737A1A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784B433"/>
    <w:multiLevelType w:val="singleLevel"/>
    <w:tmpl w:val="6784B433"/>
    <w:lvl w:ilvl="0">
      <w:start w:val="5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embedTrueTypeFonts/>
  <w:bordersDoNotSurroundHeader/>
  <w:bordersDoNotSurroundFooter/>
  <w:proofState w:spelling="clean" w:grammar="clean"/>
  <w:attachedTemplate r:id="rId1"/>
  <w:trackRevisions/>
  <w:defaultTabStop w:val="420"/>
  <w:evenAndOddHeaders/>
  <w:drawingGridHorizontalSpacing w:val="156"/>
  <w:drawingGridVerticalSpacing w:val="577"/>
  <w:noPunctuationKerning/>
  <w:characterSpacingControl w:val="compressPunctuation"/>
  <w:footnotePr>
    <w:numFmt w:val="decimalEnclosedCircleChinese"/>
    <w:numRestart w:val="eachPage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2919"/>
    <w:rsid w:val="000008AC"/>
    <w:rsid w:val="00002484"/>
    <w:rsid w:val="000034FB"/>
    <w:rsid w:val="00014247"/>
    <w:rsid w:val="00015AD9"/>
    <w:rsid w:val="00025364"/>
    <w:rsid w:val="00030B15"/>
    <w:rsid w:val="00034646"/>
    <w:rsid w:val="0004105D"/>
    <w:rsid w:val="00047AA4"/>
    <w:rsid w:val="00061457"/>
    <w:rsid w:val="00074E16"/>
    <w:rsid w:val="0007617A"/>
    <w:rsid w:val="00080AD1"/>
    <w:rsid w:val="00091869"/>
    <w:rsid w:val="000A0D94"/>
    <w:rsid w:val="000B4F5A"/>
    <w:rsid w:val="000B6F0D"/>
    <w:rsid w:val="000D10CB"/>
    <w:rsid w:val="000D6A64"/>
    <w:rsid w:val="000E3BC9"/>
    <w:rsid w:val="000E53BD"/>
    <w:rsid w:val="000E7E43"/>
    <w:rsid w:val="000F1421"/>
    <w:rsid w:val="001001BF"/>
    <w:rsid w:val="00103EFF"/>
    <w:rsid w:val="00104CA9"/>
    <w:rsid w:val="00111158"/>
    <w:rsid w:val="00127AA5"/>
    <w:rsid w:val="00137681"/>
    <w:rsid w:val="00137BA5"/>
    <w:rsid w:val="001422B4"/>
    <w:rsid w:val="001453C8"/>
    <w:rsid w:val="00162436"/>
    <w:rsid w:val="00164555"/>
    <w:rsid w:val="00172124"/>
    <w:rsid w:val="00173DD1"/>
    <w:rsid w:val="00180691"/>
    <w:rsid w:val="00192A77"/>
    <w:rsid w:val="0019355C"/>
    <w:rsid w:val="001A15AC"/>
    <w:rsid w:val="001A3EA4"/>
    <w:rsid w:val="001A4D7B"/>
    <w:rsid w:val="001A5D28"/>
    <w:rsid w:val="001B2074"/>
    <w:rsid w:val="001C28B0"/>
    <w:rsid w:val="001C4193"/>
    <w:rsid w:val="001C6C10"/>
    <w:rsid w:val="001D139D"/>
    <w:rsid w:val="001D2284"/>
    <w:rsid w:val="001D5DA8"/>
    <w:rsid w:val="001E38EA"/>
    <w:rsid w:val="001F1DA0"/>
    <w:rsid w:val="0020652C"/>
    <w:rsid w:val="00216077"/>
    <w:rsid w:val="00216360"/>
    <w:rsid w:val="00221B66"/>
    <w:rsid w:val="00224514"/>
    <w:rsid w:val="00224E1D"/>
    <w:rsid w:val="00230229"/>
    <w:rsid w:val="00235306"/>
    <w:rsid w:val="00245269"/>
    <w:rsid w:val="00251D5E"/>
    <w:rsid w:val="00255631"/>
    <w:rsid w:val="00262190"/>
    <w:rsid w:val="00262F8B"/>
    <w:rsid w:val="00265CBA"/>
    <w:rsid w:val="00267DE6"/>
    <w:rsid w:val="002760CE"/>
    <w:rsid w:val="002760F3"/>
    <w:rsid w:val="0027733B"/>
    <w:rsid w:val="00284320"/>
    <w:rsid w:val="002957BF"/>
    <w:rsid w:val="00297E7D"/>
    <w:rsid w:val="002A4C07"/>
    <w:rsid w:val="002C6F91"/>
    <w:rsid w:val="002D0BF5"/>
    <w:rsid w:val="002D2105"/>
    <w:rsid w:val="002D3093"/>
    <w:rsid w:val="002E2A09"/>
    <w:rsid w:val="002E7324"/>
    <w:rsid w:val="002F0783"/>
    <w:rsid w:val="0030202D"/>
    <w:rsid w:val="00306EE1"/>
    <w:rsid w:val="00310A7F"/>
    <w:rsid w:val="00330A72"/>
    <w:rsid w:val="003539FC"/>
    <w:rsid w:val="00353F4E"/>
    <w:rsid w:val="00354217"/>
    <w:rsid w:val="00354A64"/>
    <w:rsid w:val="00360F00"/>
    <w:rsid w:val="00372F6C"/>
    <w:rsid w:val="00381C5E"/>
    <w:rsid w:val="00384A53"/>
    <w:rsid w:val="00387133"/>
    <w:rsid w:val="00392D25"/>
    <w:rsid w:val="003A3701"/>
    <w:rsid w:val="003C4731"/>
    <w:rsid w:val="003C4BE5"/>
    <w:rsid w:val="003C6D22"/>
    <w:rsid w:val="003C7EB5"/>
    <w:rsid w:val="003D2FE4"/>
    <w:rsid w:val="003D4369"/>
    <w:rsid w:val="003D45A0"/>
    <w:rsid w:val="003D4A61"/>
    <w:rsid w:val="003F28C6"/>
    <w:rsid w:val="004002EF"/>
    <w:rsid w:val="00401534"/>
    <w:rsid w:val="00401CCA"/>
    <w:rsid w:val="00406824"/>
    <w:rsid w:val="00425871"/>
    <w:rsid w:val="0042785B"/>
    <w:rsid w:val="00445496"/>
    <w:rsid w:val="00446D9C"/>
    <w:rsid w:val="004547EE"/>
    <w:rsid w:val="00455838"/>
    <w:rsid w:val="00455F08"/>
    <w:rsid w:val="004562CB"/>
    <w:rsid w:val="00465033"/>
    <w:rsid w:val="00470269"/>
    <w:rsid w:val="00470C32"/>
    <w:rsid w:val="00475BFE"/>
    <w:rsid w:val="00484FE5"/>
    <w:rsid w:val="0048624B"/>
    <w:rsid w:val="004A24AC"/>
    <w:rsid w:val="004A5B1C"/>
    <w:rsid w:val="004C1593"/>
    <w:rsid w:val="004C5FBC"/>
    <w:rsid w:val="004E0550"/>
    <w:rsid w:val="004E10AC"/>
    <w:rsid w:val="004E36D4"/>
    <w:rsid w:val="004E4DF6"/>
    <w:rsid w:val="004F0813"/>
    <w:rsid w:val="005228C5"/>
    <w:rsid w:val="00523A9D"/>
    <w:rsid w:val="00532301"/>
    <w:rsid w:val="00533F8B"/>
    <w:rsid w:val="00534697"/>
    <w:rsid w:val="0054013F"/>
    <w:rsid w:val="0054157A"/>
    <w:rsid w:val="00556C9A"/>
    <w:rsid w:val="0056170F"/>
    <w:rsid w:val="005669D3"/>
    <w:rsid w:val="00566A8F"/>
    <w:rsid w:val="00573F86"/>
    <w:rsid w:val="00582CD1"/>
    <w:rsid w:val="00595AA1"/>
    <w:rsid w:val="00596DFF"/>
    <w:rsid w:val="00597E4B"/>
    <w:rsid w:val="005A02CB"/>
    <w:rsid w:val="005A0574"/>
    <w:rsid w:val="005B09FF"/>
    <w:rsid w:val="005B44DA"/>
    <w:rsid w:val="005C4EBB"/>
    <w:rsid w:val="005C7ABF"/>
    <w:rsid w:val="005D0802"/>
    <w:rsid w:val="005D3418"/>
    <w:rsid w:val="005D6EEA"/>
    <w:rsid w:val="00613747"/>
    <w:rsid w:val="00616848"/>
    <w:rsid w:val="0063103D"/>
    <w:rsid w:val="0063217A"/>
    <w:rsid w:val="00632ECE"/>
    <w:rsid w:val="00633F67"/>
    <w:rsid w:val="00634033"/>
    <w:rsid w:val="00636F54"/>
    <w:rsid w:val="006462A7"/>
    <w:rsid w:val="00653CB9"/>
    <w:rsid w:val="00661207"/>
    <w:rsid w:val="00680E17"/>
    <w:rsid w:val="006B44AD"/>
    <w:rsid w:val="006C5068"/>
    <w:rsid w:val="006E2649"/>
    <w:rsid w:val="006E2841"/>
    <w:rsid w:val="006E69EF"/>
    <w:rsid w:val="00702341"/>
    <w:rsid w:val="00711C44"/>
    <w:rsid w:val="00713ACD"/>
    <w:rsid w:val="00731122"/>
    <w:rsid w:val="00731FD9"/>
    <w:rsid w:val="00736E39"/>
    <w:rsid w:val="00737A1A"/>
    <w:rsid w:val="00740AED"/>
    <w:rsid w:val="00745D45"/>
    <w:rsid w:val="00750DD9"/>
    <w:rsid w:val="0076448B"/>
    <w:rsid w:val="0076638A"/>
    <w:rsid w:val="00767F89"/>
    <w:rsid w:val="0077330C"/>
    <w:rsid w:val="00784E20"/>
    <w:rsid w:val="00791281"/>
    <w:rsid w:val="007B31C1"/>
    <w:rsid w:val="007B3778"/>
    <w:rsid w:val="007C31B7"/>
    <w:rsid w:val="007C3A43"/>
    <w:rsid w:val="007C4209"/>
    <w:rsid w:val="007D0F88"/>
    <w:rsid w:val="007D1777"/>
    <w:rsid w:val="007D2BC8"/>
    <w:rsid w:val="007D4CB4"/>
    <w:rsid w:val="007D72D1"/>
    <w:rsid w:val="007F1A60"/>
    <w:rsid w:val="00804651"/>
    <w:rsid w:val="00804B93"/>
    <w:rsid w:val="00812735"/>
    <w:rsid w:val="00812A08"/>
    <w:rsid w:val="00821A26"/>
    <w:rsid w:val="00823B4E"/>
    <w:rsid w:val="00823B76"/>
    <w:rsid w:val="00827A2D"/>
    <w:rsid w:val="0084045B"/>
    <w:rsid w:val="00840635"/>
    <w:rsid w:val="00845269"/>
    <w:rsid w:val="0085406F"/>
    <w:rsid w:val="00855E17"/>
    <w:rsid w:val="00862292"/>
    <w:rsid w:val="008626BB"/>
    <w:rsid w:val="008661C0"/>
    <w:rsid w:val="0086691F"/>
    <w:rsid w:val="0087653F"/>
    <w:rsid w:val="008824FA"/>
    <w:rsid w:val="00882D04"/>
    <w:rsid w:val="0088585A"/>
    <w:rsid w:val="00885C5E"/>
    <w:rsid w:val="00886BF3"/>
    <w:rsid w:val="0089063E"/>
    <w:rsid w:val="00893DC6"/>
    <w:rsid w:val="0089609F"/>
    <w:rsid w:val="00897C8C"/>
    <w:rsid w:val="008A57A9"/>
    <w:rsid w:val="008A7B50"/>
    <w:rsid w:val="008B72A5"/>
    <w:rsid w:val="008E2E20"/>
    <w:rsid w:val="008E3A0F"/>
    <w:rsid w:val="008E5C96"/>
    <w:rsid w:val="008E6487"/>
    <w:rsid w:val="008F44B5"/>
    <w:rsid w:val="00900508"/>
    <w:rsid w:val="009007FF"/>
    <w:rsid w:val="00904FD5"/>
    <w:rsid w:val="009106E6"/>
    <w:rsid w:val="00910B9B"/>
    <w:rsid w:val="00913F6C"/>
    <w:rsid w:val="00934FD4"/>
    <w:rsid w:val="00943F93"/>
    <w:rsid w:val="009656F8"/>
    <w:rsid w:val="0097352B"/>
    <w:rsid w:val="00976899"/>
    <w:rsid w:val="009801DE"/>
    <w:rsid w:val="00980C72"/>
    <w:rsid w:val="00982C64"/>
    <w:rsid w:val="00986FC2"/>
    <w:rsid w:val="00987DDF"/>
    <w:rsid w:val="00997F7B"/>
    <w:rsid w:val="009A2B87"/>
    <w:rsid w:val="009A347E"/>
    <w:rsid w:val="009B1385"/>
    <w:rsid w:val="009C286F"/>
    <w:rsid w:val="009C2D7C"/>
    <w:rsid w:val="009C2E8D"/>
    <w:rsid w:val="009C4334"/>
    <w:rsid w:val="009C5E5B"/>
    <w:rsid w:val="009E08E6"/>
    <w:rsid w:val="009E1217"/>
    <w:rsid w:val="009F38DE"/>
    <w:rsid w:val="00A14CEB"/>
    <w:rsid w:val="00A14F7B"/>
    <w:rsid w:val="00A25DC7"/>
    <w:rsid w:val="00A36D0E"/>
    <w:rsid w:val="00A4300A"/>
    <w:rsid w:val="00A51825"/>
    <w:rsid w:val="00A62B9D"/>
    <w:rsid w:val="00A62C4C"/>
    <w:rsid w:val="00A64785"/>
    <w:rsid w:val="00A65462"/>
    <w:rsid w:val="00A669D6"/>
    <w:rsid w:val="00A72919"/>
    <w:rsid w:val="00A915EA"/>
    <w:rsid w:val="00A92934"/>
    <w:rsid w:val="00A9416E"/>
    <w:rsid w:val="00A96284"/>
    <w:rsid w:val="00A97F4B"/>
    <w:rsid w:val="00AB7102"/>
    <w:rsid w:val="00AC4694"/>
    <w:rsid w:val="00AC5B0F"/>
    <w:rsid w:val="00AE42A3"/>
    <w:rsid w:val="00AF1D18"/>
    <w:rsid w:val="00AF231A"/>
    <w:rsid w:val="00AF2926"/>
    <w:rsid w:val="00AF29E8"/>
    <w:rsid w:val="00AF2D96"/>
    <w:rsid w:val="00B03AE1"/>
    <w:rsid w:val="00B16495"/>
    <w:rsid w:val="00B1657A"/>
    <w:rsid w:val="00B20697"/>
    <w:rsid w:val="00B2250E"/>
    <w:rsid w:val="00B357E4"/>
    <w:rsid w:val="00B450EC"/>
    <w:rsid w:val="00B525AC"/>
    <w:rsid w:val="00B52BB1"/>
    <w:rsid w:val="00B647F4"/>
    <w:rsid w:val="00B70DE8"/>
    <w:rsid w:val="00B83313"/>
    <w:rsid w:val="00B9730B"/>
    <w:rsid w:val="00BB05BE"/>
    <w:rsid w:val="00BB2310"/>
    <w:rsid w:val="00BC6AF6"/>
    <w:rsid w:val="00BD0D4A"/>
    <w:rsid w:val="00BE4C8E"/>
    <w:rsid w:val="00BE7EF4"/>
    <w:rsid w:val="00BF59D5"/>
    <w:rsid w:val="00BF7B90"/>
    <w:rsid w:val="00C143EB"/>
    <w:rsid w:val="00C1696E"/>
    <w:rsid w:val="00C17A79"/>
    <w:rsid w:val="00C30E21"/>
    <w:rsid w:val="00C31902"/>
    <w:rsid w:val="00C52985"/>
    <w:rsid w:val="00C55348"/>
    <w:rsid w:val="00C6499A"/>
    <w:rsid w:val="00C71999"/>
    <w:rsid w:val="00C84505"/>
    <w:rsid w:val="00C9207D"/>
    <w:rsid w:val="00CA1129"/>
    <w:rsid w:val="00CB42F4"/>
    <w:rsid w:val="00CC443F"/>
    <w:rsid w:val="00CC6B52"/>
    <w:rsid w:val="00CD1AD7"/>
    <w:rsid w:val="00CE6159"/>
    <w:rsid w:val="00CF4D70"/>
    <w:rsid w:val="00D0318A"/>
    <w:rsid w:val="00D11D55"/>
    <w:rsid w:val="00D12D05"/>
    <w:rsid w:val="00D27289"/>
    <w:rsid w:val="00D33714"/>
    <w:rsid w:val="00D56A5D"/>
    <w:rsid w:val="00D65E9F"/>
    <w:rsid w:val="00D71B64"/>
    <w:rsid w:val="00D7798C"/>
    <w:rsid w:val="00D83C1C"/>
    <w:rsid w:val="00D9110D"/>
    <w:rsid w:val="00D9127E"/>
    <w:rsid w:val="00D94A70"/>
    <w:rsid w:val="00D95028"/>
    <w:rsid w:val="00DA1421"/>
    <w:rsid w:val="00DA6653"/>
    <w:rsid w:val="00DC2F96"/>
    <w:rsid w:val="00DC5923"/>
    <w:rsid w:val="00DD0D46"/>
    <w:rsid w:val="00DD29A6"/>
    <w:rsid w:val="00DD3F6F"/>
    <w:rsid w:val="00DD74CE"/>
    <w:rsid w:val="00DE1946"/>
    <w:rsid w:val="00DF07D8"/>
    <w:rsid w:val="00DF149D"/>
    <w:rsid w:val="00E04624"/>
    <w:rsid w:val="00E071A8"/>
    <w:rsid w:val="00E24535"/>
    <w:rsid w:val="00E30F2D"/>
    <w:rsid w:val="00E34331"/>
    <w:rsid w:val="00E34E53"/>
    <w:rsid w:val="00E47A39"/>
    <w:rsid w:val="00E50372"/>
    <w:rsid w:val="00E530B6"/>
    <w:rsid w:val="00E546B9"/>
    <w:rsid w:val="00E715A5"/>
    <w:rsid w:val="00E72716"/>
    <w:rsid w:val="00E81587"/>
    <w:rsid w:val="00E85A0E"/>
    <w:rsid w:val="00E877E1"/>
    <w:rsid w:val="00E9694C"/>
    <w:rsid w:val="00EA7AE6"/>
    <w:rsid w:val="00EB7110"/>
    <w:rsid w:val="00EC2FA7"/>
    <w:rsid w:val="00ED0495"/>
    <w:rsid w:val="00ED3536"/>
    <w:rsid w:val="00ED48EB"/>
    <w:rsid w:val="00EE025B"/>
    <w:rsid w:val="00EF0F70"/>
    <w:rsid w:val="00EF1591"/>
    <w:rsid w:val="00EF3E65"/>
    <w:rsid w:val="00F033AD"/>
    <w:rsid w:val="00F10BD3"/>
    <w:rsid w:val="00F14E25"/>
    <w:rsid w:val="00F1734B"/>
    <w:rsid w:val="00F24CE6"/>
    <w:rsid w:val="00F26FA0"/>
    <w:rsid w:val="00F27225"/>
    <w:rsid w:val="00F27303"/>
    <w:rsid w:val="00F312AD"/>
    <w:rsid w:val="00F34512"/>
    <w:rsid w:val="00F406C5"/>
    <w:rsid w:val="00F52ABD"/>
    <w:rsid w:val="00F567D9"/>
    <w:rsid w:val="00F7656F"/>
    <w:rsid w:val="00FA1BED"/>
    <w:rsid w:val="00FA3928"/>
    <w:rsid w:val="00FB1F53"/>
    <w:rsid w:val="00FB5E70"/>
    <w:rsid w:val="00FC416A"/>
    <w:rsid w:val="00FD12A7"/>
    <w:rsid w:val="00FD36CE"/>
    <w:rsid w:val="00FD561B"/>
    <w:rsid w:val="00FE11C0"/>
    <w:rsid w:val="00FE77FE"/>
    <w:rsid w:val="00FF1E97"/>
    <w:rsid w:val="016718E8"/>
    <w:rsid w:val="01DC791B"/>
    <w:rsid w:val="01EB3225"/>
    <w:rsid w:val="02297733"/>
    <w:rsid w:val="0246361A"/>
    <w:rsid w:val="02596762"/>
    <w:rsid w:val="02CF69F9"/>
    <w:rsid w:val="03121F4E"/>
    <w:rsid w:val="03131B77"/>
    <w:rsid w:val="03257982"/>
    <w:rsid w:val="032B38C4"/>
    <w:rsid w:val="0350125C"/>
    <w:rsid w:val="03914E71"/>
    <w:rsid w:val="03A149EC"/>
    <w:rsid w:val="03BD405B"/>
    <w:rsid w:val="03CE2021"/>
    <w:rsid w:val="04B33B97"/>
    <w:rsid w:val="05201CFB"/>
    <w:rsid w:val="06447F53"/>
    <w:rsid w:val="06BC7CE4"/>
    <w:rsid w:val="0752032A"/>
    <w:rsid w:val="07E12306"/>
    <w:rsid w:val="0935504D"/>
    <w:rsid w:val="09427F5A"/>
    <w:rsid w:val="09D12A38"/>
    <w:rsid w:val="0A704B39"/>
    <w:rsid w:val="0AAE1829"/>
    <w:rsid w:val="0AC0235B"/>
    <w:rsid w:val="0AD5522F"/>
    <w:rsid w:val="0BC45AD5"/>
    <w:rsid w:val="0BD53BD6"/>
    <w:rsid w:val="0C8B2EED"/>
    <w:rsid w:val="0D415766"/>
    <w:rsid w:val="0DF77170"/>
    <w:rsid w:val="0E835DB1"/>
    <w:rsid w:val="0F6D3515"/>
    <w:rsid w:val="11082215"/>
    <w:rsid w:val="12493D43"/>
    <w:rsid w:val="1250607F"/>
    <w:rsid w:val="126B5A79"/>
    <w:rsid w:val="12A01E96"/>
    <w:rsid w:val="12A21436"/>
    <w:rsid w:val="138F7FCD"/>
    <w:rsid w:val="14B31653"/>
    <w:rsid w:val="150119C5"/>
    <w:rsid w:val="154614B1"/>
    <w:rsid w:val="169E136D"/>
    <w:rsid w:val="17C5268A"/>
    <w:rsid w:val="188370D5"/>
    <w:rsid w:val="19D82C07"/>
    <w:rsid w:val="19F12AD8"/>
    <w:rsid w:val="1A087F1C"/>
    <w:rsid w:val="1ACA502F"/>
    <w:rsid w:val="1B38749D"/>
    <w:rsid w:val="1B6844DF"/>
    <w:rsid w:val="1BB54D45"/>
    <w:rsid w:val="1D337476"/>
    <w:rsid w:val="1D9A4B88"/>
    <w:rsid w:val="1E042977"/>
    <w:rsid w:val="1E936909"/>
    <w:rsid w:val="1F761548"/>
    <w:rsid w:val="1F8C28CD"/>
    <w:rsid w:val="201967E0"/>
    <w:rsid w:val="2024370B"/>
    <w:rsid w:val="2105237B"/>
    <w:rsid w:val="21A0313F"/>
    <w:rsid w:val="228F25DB"/>
    <w:rsid w:val="22E005F7"/>
    <w:rsid w:val="230D14A7"/>
    <w:rsid w:val="231142BA"/>
    <w:rsid w:val="23CE7F3E"/>
    <w:rsid w:val="24245983"/>
    <w:rsid w:val="24637218"/>
    <w:rsid w:val="26387D5C"/>
    <w:rsid w:val="26B13774"/>
    <w:rsid w:val="270F728A"/>
    <w:rsid w:val="2712051C"/>
    <w:rsid w:val="28713970"/>
    <w:rsid w:val="29102F6D"/>
    <w:rsid w:val="291D707F"/>
    <w:rsid w:val="293B3A43"/>
    <w:rsid w:val="29A374DA"/>
    <w:rsid w:val="29CD6288"/>
    <w:rsid w:val="2A0F10B1"/>
    <w:rsid w:val="2B585043"/>
    <w:rsid w:val="2C4205FD"/>
    <w:rsid w:val="2C6F4CEA"/>
    <w:rsid w:val="2CB3090E"/>
    <w:rsid w:val="2D0231BB"/>
    <w:rsid w:val="2DBB6CD2"/>
    <w:rsid w:val="2E264FF6"/>
    <w:rsid w:val="2FC23FD9"/>
    <w:rsid w:val="309D7EDB"/>
    <w:rsid w:val="313E4C19"/>
    <w:rsid w:val="321D4000"/>
    <w:rsid w:val="32BA3194"/>
    <w:rsid w:val="32E1733D"/>
    <w:rsid w:val="32E646CF"/>
    <w:rsid w:val="335E7363"/>
    <w:rsid w:val="34530AE8"/>
    <w:rsid w:val="34AD4683"/>
    <w:rsid w:val="34BF471E"/>
    <w:rsid w:val="359C2428"/>
    <w:rsid w:val="35CF4D90"/>
    <w:rsid w:val="365070F5"/>
    <w:rsid w:val="366E3D67"/>
    <w:rsid w:val="370B25D2"/>
    <w:rsid w:val="37F53738"/>
    <w:rsid w:val="37FC5BD3"/>
    <w:rsid w:val="386E3AF2"/>
    <w:rsid w:val="389A7D27"/>
    <w:rsid w:val="38AB4E7E"/>
    <w:rsid w:val="392447BE"/>
    <w:rsid w:val="3970576E"/>
    <w:rsid w:val="397A0108"/>
    <w:rsid w:val="399660E6"/>
    <w:rsid w:val="3A0C0DB3"/>
    <w:rsid w:val="3A7E5A7D"/>
    <w:rsid w:val="3AEF114E"/>
    <w:rsid w:val="3B184CFA"/>
    <w:rsid w:val="3B551BB0"/>
    <w:rsid w:val="3C5D07F2"/>
    <w:rsid w:val="3E157BDF"/>
    <w:rsid w:val="3E4C422D"/>
    <w:rsid w:val="3FC42CB7"/>
    <w:rsid w:val="3FD16D59"/>
    <w:rsid w:val="3FD3031F"/>
    <w:rsid w:val="405915A3"/>
    <w:rsid w:val="405C0DA0"/>
    <w:rsid w:val="40DF7149"/>
    <w:rsid w:val="40EC5463"/>
    <w:rsid w:val="41280DEC"/>
    <w:rsid w:val="41801AE4"/>
    <w:rsid w:val="41B16E51"/>
    <w:rsid w:val="4225694D"/>
    <w:rsid w:val="42320913"/>
    <w:rsid w:val="425E4012"/>
    <w:rsid w:val="426D386D"/>
    <w:rsid w:val="42925BF4"/>
    <w:rsid w:val="42AB3668"/>
    <w:rsid w:val="42C16BB3"/>
    <w:rsid w:val="431834D6"/>
    <w:rsid w:val="4349156D"/>
    <w:rsid w:val="437F3D04"/>
    <w:rsid w:val="43F352B3"/>
    <w:rsid w:val="448600C6"/>
    <w:rsid w:val="449A0786"/>
    <w:rsid w:val="46203BA1"/>
    <w:rsid w:val="4663344E"/>
    <w:rsid w:val="46AA3817"/>
    <w:rsid w:val="46DE1828"/>
    <w:rsid w:val="470D0DDB"/>
    <w:rsid w:val="471774EB"/>
    <w:rsid w:val="489D5C9D"/>
    <w:rsid w:val="48D36BA9"/>
    <w:rsid w:val="49420799"/>
    <w:rsid w:val="49863476"/>
    <w:rsid w:val="49C25AD4"/>
    <w:rsid w:val="4AD32932"/>
    <w:rsid w:val="4B39153E"/>
    <w:rsid w:val="4CF17E73"/>
    <w:rsid w:val="4D712F56"/>
    <w:rsid w:val="4DDB77BC"/>
    <w:rsid w:val="4DF81A5F"/>
    <w:rsid w:val="4E4D7460"/>
    <w:rsid w:val="4FB02ACD"/>
    <w:rsid w:val="50B555F6"/>
    <w:rsid w:val="50BB7CB6"/>
    <w:rsid w:val="51083F62"/>
    <w:rsid w:val="51792C19"/>
    <w:rsid w:val="518E24C7"/>
    <w:rsid w:val="53772543"/>
    <w:rsid w:val="537C274A"/>
    <w:rsid w:val="53C35CCE"/>
    <w:rsid w:val="551C5B98"/>
    <w:rsid w:val="5528292B"/>
    <w:rsid w:val="55990E14"/>
    <w:rsid w:val="55C17432"/>
    <w:rsid w:val="55C84693"/>
    <w:rsid w:val="561D6486"/>
    <w:rsid w:val="56362046"/>
    <w:rsid w:val="568C29EC"/>
    <w:rsid w:val="57CA3B0F"/>
    <w:rsid w:val="57E209C1"/>
    <w:rsid w:val="598C3C90"/>
    <w:rsid w:val="5A7F7168"/>
    <w:rsid w:val="5B30673F"/>
    <w:rsid w:val="5C697B39"/>
    <w:rsid w:val="5C6F0085"/>
    <w:rsid w:val="5CD528DE"/>
    <w:rsid w:val="602729A9"/>
    <w:rsid w:val="608264E1"/>
    <w:rsid w:val="608E6A5C"/>
    <w:rsid w:val="612158CC"/>
    <w:rsid w:val="61545AA6"/>
    <w:rsid w:val="62003771"/>
    <w:rsid w:val="634E1DC3"/>
    <w:rsid w:val="640B7B96"/>
    <w:rsid w:val="64425925"/>
    <w:rsid w:val="64872645"/>
    <w:rsid w:val="64971D17"/>
    <w:rsid w:val="64D43B96"/>
    <w:rsid w:val="65541A29"/>
    <w:rsid w:val="66406412"/>
    <w:rsid w:val="6716492F"/>
    <w:rsid w:val="68230FE1"/>
    <w:rsid w:val="684032CF"/>
    <w:rsid w:val="68740D9E"/>
    <w:rsid w:val="68AB19F9"/>
    <w:rsid w:val="696132DF"/>
    <w:rsid w:val="6B906799"/>
    <w:rsid w:val="6C3C4942"/>
    <w:rsid w:val="6C8E1A1B"/>
    <w:rsid w:val="6CE915E5"/>
    <w:rsid w:val="6D184D1B"/>
    <w:rsid w:val="6F610434"/>
    <w:rsid w:val="71243DC4"/>
    <w:rsid w:val="712D4D7D"/>
    <w:rsid w:val="71392E13"/>
    <w:rsid w:val="718B1E04"/>
    <w:rsid w:val="719374F9"/>
    <w:rsid w:val="71CD738B"/>
    <w:rsid w:val="733F6501"/>
    <w:rsid w:val="73740DCF"/>
    <w:rsid w:val="73A20846"/>
    <w:rsid w:val="73E2321E"/>
    <w:rsid w:val="7419135A"/>
    <w:rsid w:val="741E6485"/>
    <w:rsid w:val="760076BD"/>
    <w:rsid w:val="763B2259"/>
    <w:rsid w:val="766428F7"/>
    <w:rsid w:val="767870ED"/>
    <w:rsid w:val="76D31C08"/>
    <w:rsid w:val="76EE0390"/>
    <w:rsid w:val="77BE72E4"/>
    <w:rsid w:val="77E67F62"/>
    <w:rsid w:val="788013A6"/>
    <w:rsid w:val="78C04619"/>
    <w:rsid w:val="78C076D6"/>
    <w:rsid w:val="7917124B"/>
    <w:rsid w:val="795E5D1A"/>
    <w:rsid w:val="7A333CA9"/>
    <w:rsid w:val="7A3950EE"/>
    <w:rsid w:val="7A507BDE"/>
    <w:rsid w:val="7A5E1E5E"/>
    <w:rsid w:val="7B7C2D1A"/>
    <w:rsid w:val="7C133211"/>
    <w:rsid w:val="7C663755"/>
    <w:rsid w:val="7CBE10F4"/>
    <w:rsid w:val="7D3B36E2"/>
    <w:rsid w:val="7DBC28CC"/>
    <w:rsid w:val="7E877CCB"/>
    <w:rsid w:val="7EAB3DAC"/>
    <w:rsid w:val="7F8533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E80D21E-D687-4411-A419-8CCF7ED28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 w:qFormat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djustRightInd w:val="0"/>
      <w:snapToGrid w:val="0"/>
      <w:spacing w:line="540" w:lineRule="atLeast"/>
    </w:pPr>
    <w:rPr>
      <w:rFonts w:eastAsia="仿宋_GB2312" w:cstheme="minorBidi"/>
      <w:kern w:val="2"/>
      <w:sz w:val="32"/>
      <w:szCs w:val="21"/>
    </w:rPr>
  </w:style>
  <w:style w:type="paragraph" w:styleId="1">
    <w:name w:val="heading 1"/>
    <w:basedOn w:val="a"/>
    <w:next w:val="a"/>
    <w:qFormat/>
    <w:pPr>
      <w:spacing w:before="100" w:beforeAutospacing="1" w:after="100" w:afterAutospacing="1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260" w:after="260" w:line="416" w:lineRule="atLeast"/>
      <w:outlineLvl w:val="1"/>
    </w:pPr>
    <w:rPr>
      <w:rFonts w:asciiTheme="majorHAnsi" w:eastAsiaTheme="majorEastAsia" w:hAnsiTheme="majorHAnsi" w:cstheme="majorBidi"/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semiHidden/>
    <w:unhideWhenUsed/>
    <w:qFormat/>
  </w:style>
  <w:style w:type="paragraph" w:styleId="a5">
    <w:name w:val="Body Text"/>
    <w:basedOn w:val="a"/>
    <w:link w:val="a6"/>
    <w:qFormat/>
    <w:pPr>
      <w:spacing w:line="500" w:lineRule="atLeast"/>
    </w:pPr>
    <w:rPr>
      <w:rFonts w:ascii="宋体"/>
      <w:bCs/>
      <w:sz w:val="28"/>
    </w:rPr>
  </w:style>
  <w:style w:type="paragraph" w:styleId="a7">
    <w:name w:val="Body Text Indent"/>
    <w:basedOn w:val="a"/>
    <w:link w:val="a8"/>
    <w:qFormat/>
    <w:pPr>
      <w:spacing w:line="460" w:lineRule="atLeast"/>
      <w:ind w:firstLineChars="192" w:firstLine="461"/>
    </w:pPr>
    <w:rPr>
      <w:sz w:val="24"/>
    </w:rPr>
  </w:style>
  <w:style w:type="paragraph" w:styleId="a9">
    <w:name w:val="Balloon Text"/>
    <w:basedOn w:val="a"/>
    <w:link w:val="aa"/>
    <w:uiPriority w:val="99"/>
    <w:semiHidden/>
    <w:unhideWhenUsed/>
    <w:qFormat/>
    <w:rPr>
      <w:sz w:val="18"/>
      <w:szCs w:val="18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</w:pPr>
    <w:rPr>
      <w:rFonts w:asciiTheme="minorHAnsi" w:eastAsiaTheme="minorEastAsia" w:hAnsiTheme="minorHAnsi"/>
      <w:sz w:val="18"/>
      <w:szCs w:val="18"/>
    </w:rPr>
  </w:style>
  <w:style w:type="paragraph" w:styleId="ad">
    <w:name w:val="header"/>
    <w:basedOn w:val="a"/>
    <w:link w:val="ae"/>
    <w:uiPriority w:val="99"/>
    <w:unhideWhenUsed/>
    <w:qFormat/>
    <w:pPr>
      <w:tabs>
        <w:tab w:val="center" w:pos="4153"/>
        <w:tab w:val="right" w:pos="8306"/>
      </w:tabs>
      <w:jc w:val="center"/>
    </w:pPr>
    <w:rPr>
      <w:rFonts w:asciiTheme="minorHAnsi" w:eastAsiaTheme="minorEastAsia" w:hAnsiTheme="minorHAnsi"/>
      <w:sz w:val="18"/>
      <w:szCs w:val="18"/>
    </w:rPr>
  </w:style>
  <w:style w:type="paragraph" w:styleId="af">
    <w:name w:val="Normal (Web)"/>
    <w:basedOn w:val="a"/>
    <w:qFormat/>
    <w:pPr>
      <w:spacing w:beforeAutospacing="1" w:afterAutospacing="1"/>
    </w:pPr>
    <w:rPr>
      <w:rFonts w:cs="Times New Roman"/>
      <w:kern w:val="0"/>
      <w:sz w:val="24"/>
    </w:rPr>
  </w:style>
  <w:style w:type="paragraph" w:styleId="af0">
    <w:name w:val="annotation subject"/>
    <w:basedOn w:val="a3"/>
    <w:next w:val="a3"/>
    <w:link w:val="af1"/>
    <w:uiPriority w:val="99"/>
    <w:semiHidden/>
    <w:unhideWhenUsed/>
    <w:qFormat/>
    <w:rPr>
      <w:b/>
      <w:bCs/>
    </w:rPr>
  </w:style>
  <w:style w:type="character" w:styleId="af2">
    <w:name w:val="Strong"/>
    <w:basedOn w:val="a0"/>
    <w:uiPriority w:val="22"/>
    <w:qFormat/>
    <w:rPr>
      <w:b/>
      <w:bCs/>
    </w:rPr>
  </w:style>
  <w:style w:type="character" w:styleId="af3">
    <w:name w:val="page number"/>
    <w:basedOn w:val="a0"/>
    <w:qFormat/>
  </w:style>
  <w:style w:type="character" w:styleId="af4">
    <w:name w:val="FollowedHyperlink"/>
    <w:basedOn w:val="a0"/>
    <w:qFormat/>
    <w:rPr>
      <w:color w:val="000000"/>
      <w:u w:val="none"/>
    </w:rPr>
  </w:style>
  <w:style w:type="character" w:styleId="af5">
    <w:name w:val="line number"/>
    <w:basedOn w:val="a0"/>
    <w:uiPriority w:val="99"/>
    <w:semiHidden/>
    <w:unhideWhenUsed/>
    <w:qFormat/>
  </w:style>
  <w:style w:type="character" w:styleId="af6">
    <w:name w:val="Hyperlink"/>
    <w:basedOn w:val="a0"/>
    <w:uiPriority w:val="99"/>
    <w:qFormat/>
    <w:rPr>
      <w:color w:val="0C5C5C"/>
      <w:u w:val="none"/>
    </w:rPr>
  </w:style>
  <w:style w:type="character" w:styleId="af7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Char">
    <w:name w:val="页眉 Char"/>
    <w:basedOn w:val="a0"/>
    <w:uiPriority w:val="99"/>
    <w:qFormat/>
    <w:rPr>
      <w:sz w:val="18"/>
      <w:szCs w:val="18"/>
    </w:rPr>
  </w:style>
  <w:style w:type="character" w:customStyle="1" w:styleId="Char0">
    <w:name w:val="页脚 Char"/>
    <w:basedOn w:val="a0"/>
    <w:uiPriority w:val="99"/>
    <w:qFormat/>
    <w:rPr>
      <w:sz w:val="18"/>
      <w:szCs w:val="18"/>
    </w:rPr>
  </w:style>
  <w:style w:type="character" w:customStyle="1" w:styleId="a8">
    <w:name w:val="正文文本缩进 字符"/>
    <w:basedOn w:val="a0"/>
    <w:link w:val="a7"/>
    <w:qFormat/>
    <w:rPr>
      <w:rFonts w:ascii="Times New Roman" w:eastAsia="宋体" w:hAnsi="Times New Roman" w:cs="Times New Roman"/>
      <w:sz w:val="24"/>
      <w:szCs w:val="24"/>
    </w:rPr>
  </w:style>
  <w:style w:type="character" w:customStyle="1" w:styleId="a6">
    <w:name w:val="正文文本 字符"/>
    <w:basedOn w:val="a0"/>
    <w:link w:val="a5"/>
    <w:qFormat/>
    <w:rPr>
      <w:rFonts w:ascii="宋体" w:eastAsia="宋体" w:hAnsi="Times New Roman" w:cs="Times New Roman"/>
      <w:bCs/>
      <w:sz w:val="28"/>
      <w:szCs w:val="24"/>
    </w:rPr>
  </w:style>
  <w:style w:type="character" w:customStyle="1" w:styleId="aa">
    <w:name w:val="批注框文本 字符"/>
    <w:basedOn w:val="a0"/>
    <w:link w:val="a9"/>
    <w:uiPriority w:val="99"/>
    <w:semiHidden/>
    <w:qFormat/>
    <w:rPr>
      <w:rFonts w:ascii="Times New Roman" w:eastAsia="宋体" w:hAnsi="Times New Roman" w:cs="Times New Roman"/>
      <w:sz w:val="18"/>
      <w:szCs w:val="18"/>
    </w:rPr>
  </w:style>
  <w:style w:type="paragraph" w:styleId="af8">
    <w:name w:val="List Paragraph"/>
    <w:basedOn w:val="a"/>
    <w:uiPriority w:val="34"/>
    <w:qFormat/>
    <w:pPr>
      <w:ind w:firstLineChars="200" w:firstLine="420"/>
    </w:pPr>
  </w:style>
  <w:style w:type="character" w:customStyle="1" w:styleId="a4">
    <w:name w:val="批注文字 字符"/>
    <w:basedOn w:val="a0"/>
    <w:link w:val="a3"/>
    <w:uiPriority w:val="99"/>
    <w:semiHidden/>
    <w:qFormat/>
    <w:rPr>
      <w:rFonts w:ascii="Times New Roman" w:eastAsia="仿宋_GB2312" w:hAnsi="Times New Roman"/>
      <w:sz w:val="32"/>
    </w:rPr>
  </w:style>
  <w:style w:type="character" w:customStyle="1" w:styleId="af1">
    <w:name w:val="批注主题 字符"/>
    <w:basedOn w:val="a4"/>
    <w:link w:val="af0"/>
    <w:uiPriority w:val="99"/>
    <w:semiHidden/>
    <w:qFormat/>
    <w:rPr>
      <w:rFonts w:ascii="Times New Roman" w:eastAsia="仿宋_GB2312" w:hAnsi="Times New Roman"/>
      <w:b/>
      <w:bCs/>
      <w:sz w:val="32"/>
    </w:rPr>
  </w:style>
  <w:style w:type="character" w:customStyle="1" w:styleId="ac">
    <w:name w:val="页脚 字符"/>
    <w:basedOn w:val="a0"/>
    <w:link w:val="ab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ae">
    <w:name w:val="页眉 字符"/>
    <w:basedOn w:val="a0"/>
    <w:link w:val="ad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0">
    <w:name w:val="页脚 字符1"/>
    <w:basedOn w:val="a0"/>
    <w:qFormat/>
    <w:rPr>
      <w:rFonts w:ascii="仿宋_GB2312" w:eastAsia="仿宋_GB2312" w:cs="仿宋_GB2312" w:hint="eastAsia"/>
      <w:kern w:val="2"/>
      <w:sz w:val="18"/>
      <w:szCs w:val="18"/>
    </w:rPr>
  </w:style>
  <w:style w:type="character" w:customStyle="1" w:styleId="1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20">
    <w:name w:val="标题 2 字符"/>
    <w:basedOn w:val="a0"/>
    <w:link w:val="2"/>
    <w:uiPriority w:val="9"/>
    <w:semiHidden/>
    <w:qFormat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paragraph" w:customStyle="1" w:styleId="12">
    <w:name w:val="修订1"/>
    <w:hidden/>
    <w:uiPriority w:val="99"/>
    <w:semiHidden/>
    <w:qFormat/>
    <w:rPr>
      <w:rFonts w:eastAsia="仿宋_GB2312" w:cstheme="minorBidi"/>
      <w:kern w:val="2"/>
      <w:sz w:val="32"/>
      <w:szCs w:val="21"/>
    </w:rPr>
  </w:style>
  <w:style w:type="character" w:customStyle="1" w:styleId="fontstyle01">
    <w:name w:val="fontstyle01"/>
    <w:basedOn w:val="a0"/>
    <w:rPr>
      <w:rFonts w:ascii="宋体" w:eastAsia="宋体" w:hAnsi="宋体" w:cs="宋体"/>
      <w:color w:val="000000"/>
      <w:sz w:val="34"/>
      <w:szCs w:val="34"/>
    </w:rPr>
  </w:style>
  <w:style w:type="character" w:customStyle="1" w:styleId="fontstyle11">
    <w:name w:val="fontstyle11"/>
    <w:basedOn w:val="a0"/>
    <w:rPr>
      <w:rFonts w:ascii="SimSun-ExtB" w:eastAsia="SimSun-ExtB" w:hAnsi="SimSun-ExtB" w:cs="SimSun-ExtB"/>
      <w:color w:val="000000"/>
      <w:sz w:val="34"/>
      <w:szCs w:val="34"/>
    </w:rPr>
  </w:style>
  <w:style w:type="character" w:customStyle="1" w:styleId="fontstyle21">
    <w:name w:val="fontstyle21"/>
    <w:basedOn w:val="a0"/>
    <w:rPr>
      <w:rFonts w:ascii="SimSun-ExtB" w:eastAsia="SimSun-ExtB" w:hAnsi="SimSun-ExtB" w:cs="SimSun-ExtB"/>
      <w:color w:val="000000"/>
      <w:sz w:val="34"/>
      <w:szCs w:val="3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diagramDrawing" Target="diagrams/drawing1.xml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diagramColors" Target="diagrams/colors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QuickStyle" Target="diagrams/quickStyle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diagramLayout" Target="diagrams/layout1.xml"/><Relationship Id="rId4" Type="http://schemas.openxmlformats.org/officeDocument/2006/relationships/styles" Target="styles.xml"/><Relationship Id="rId9" Type="http://schemas.openxmlformats.org/officeDocument/2006/relationships/diagramData" Target="diagrams/data1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enovo\Desktop\&#27169;&#26495;\&#26234;&#33021;&#32418;&#22836;\&#20013;&#23665;&#22823;&#23398;-&#26234;&#33021;&#32418;&#22836;.dotx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#1">
  <dgm:title val=""/>
  <dgm:desc val=""/>
  <dgm:catLst>
    <dgm:cat type="accent1" pri="11200"/>
  </dgm:catLst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EAE62A7-8B37-4978-B19A-C042E37C770F}" type="doc">
      <dgm:prSet loTypeId="urn:microsoft.com/office/officeart/2005/8/layout/default#1" loCatId="list" qsTypeId="urn:microsoft.com/office/officeart/2005/8/quickstyle/simple1#1" qsCatId="simple" csTypeId="urn:microsoft.com/office/officeart/2005/8/colors/accent1_2#1" csCatId="accent1" phldr="1"/>
      <dgm:spPr/>
      <dgm:t>
        <a:bodyPr/>
        <a:lstStyle/>
        <a:p>
          <a:endParaRPr lang="zh-CN" altLang="en-US"/>
        </a:p>
      </dgm:t>
    </dgm:pt>
    <dgm:pt modelId="{09D75142-903A-4601-8AF5-A7C47D22625B}">
      <dgm:prSet phldrT="[文本]"/>
      <dgm:spPr/>
      <dgm:t>
        <a:bodyPr/>
        <a:lstStyle/>
        <a:p>
          <a:r>
            <a:rPr lang="en-US" altLang="zh-CN"/>
            <a:t>+          </a:t>
          </a:r>
          <a:endParaRPr lang="zh-CN" altLang="en-US"/>
        </a:p>
      </dgm:t>
    </dgm:pt>
    <dgm:pt modelId="{B212D0D8-728B-41A0-A129-1F0C1100C5FF}" type="parTrans" cxnId="{D61A7035-6B08-440E-8C2C-AEB5A0F9FC85}">
      <dgm:prSet/>
      <dgm:spPr/>
      <dgm:t>
        <a:bodyPr/>
        <a:lstStyle/>
        <a:p>
          <a:endParaRPr lang="zh-CN" altLang="en-US"/>
        </a:p>
      </dgm:t>
    </dgm:pt>
    <dgm:pt modelId="{C0C99F2D-40B5-47B7-B6DA-DAA7A54B8E97}" type="sibTrans" cxnId="{D61A7035-6B08-440E-8C2C-AEB5A0F9FC85}">
      <dgm:prSet/>
      <dgm:spPr/>
      <dgm:t>
        <a:bodyPr/>
        <a:lstStyle/>
        <a:p>
          <a:endParaRPr lang="zh-CN" altLang="en-US"/>
        </a:p>
      </dgm:t>
    </dgm:pt>
    <dgm:pt modelId="{C2CA421C-D55F-41C6-A591-2786D76E697D}">
      <dgm:prSet phldrT="[文本]" phldr="1"/>
      <dgm:spPr/>
      <dgm:t>
        <a:bodyPr/>
        <a:lstStyle/>
        <a:p>
          <a:endParaRPr lang="zh-CN" altLang="en-US"/>
        </a:p>
      </dgm:t>
    </dgm:pt>
    <dgm:pt modelId="{379DF39A-4427-408C-8ECC-032A47BB71FC}" type="parTrans" cxnId="{990A4351-296F-4EDB-9202-389EFE8D150B}">
      <dgm:prSet/>
      <dgm:spPr/>
      <dgm:t>
        <a:bodyPr/>
        <a:lstStyle/>
        <a:p>
          <a:endParaRPr lang="zh-CN" altLang="en-US"/>
        </a:p>
      </dgm:t>
    </dgm:pt>
    <dgm:pt modelId="{47283B5F-3867-4001-9847-5EEB12F273F0}" type="sibTrans" cxnId="{990A4351-296F-4EDB-9202-389EFE8D150B}">
      <dgm:prSet/>
      <dgm:spPr/>
      <dgm:t>
        <a:bodyPr/>
        <a:lstStyle/>
        <a:p>
          <a:endParaRPr lang="zh-CN" altLang="en-US"/>
        </a:p>
      </dgm:t>
    </dgm:pt>
    <dgm:pt modelId="{D8E12CB9-31FA-48CC-8AF2-6B3EE6D30263}">
      <dgm:prSet phldrT="[文本]" phldr="1"/>
      <dgm:spPr/>
      <dgm:t>
        <a:bodyPr/>
        <a:lstStyle/>
        <a:p>
          <a:endParaRPr lang="zh-CN" altLang="en-US"/>
        </a:p>
      </dgm:t>
    </dgm:pt>
    <dgm:pt modelId="{608BD711-5621-4326-A534-C037D99E3070}" type="parTrans" cxnId="{63134A36-E9BC-4236-BAB7-2431C71D300E}">
      <dgm:prSet/>
      <dgm:spPr/>
      <dgm:t>
        <a:bodyPr/>
        <a:lstStyle/>
        <a:p>
          <a:endParaRPr lang="zh-CN" altLang="en-US"/>
        </a:p>
      </dgm:t>
    </dgm:pt>
    <dgm:pt modelId="{1583B4A4-C29C-4C5B-BE70-FA6E6071197D}" type="sibTrans" cxnId="{63134A36-E9BC-4236-BAB7-2431C71D300E}">
      <dgm:prSet/>
      <dgm:spPr/>
      <dgm:t>
        <a:bodyPr/>
        <a:lstStyle/>
        <a:p>
          <a:endParaRPr lang="zh-CN" altLang="en-US"/>
        </a:p>
      </dgm:t>
    </dgm:pt>
    <dgm:pt modelId="{B18CE4BA-2B78-40B0-8AAC-EF9C97A777E0}">
      <dgm:prSet phldrT="[文本]" phldr="1"/>
      <dgm:spPr/>
      <dgm:t>
        <a:bodyPr/>
        <a:lstStyle/>
        <a:p>
          <a:endParaRPr lang="zh-CN" altLang="en-US"/>
        </a:p>
      </dgm:t>
    </dgm:pt>
    <dgm:pt modelId="{30A51BD0-5EC3-472E-8BC1-CD5B899E04E6}" type="parTrans" cxnId="{795B8E0E-8C59-4C44-AE55-999EB71E3E00}">
      <dgm:prSet/>
      <dgm:spPr/>
      <dgm:t>
        <a:bodyPr/>
        <a:lstStyle/>
        <a:p>
          <a:endParaRPr lang="zh-CN" altLang="en-US"/>
        </a:p>
      </dgm:t>
    </dgm:pt>
    <dgm:pt modelId="{741F6E0C-97B7-4D21-B0BC-402E47ADCBE2}" type="sibTrans" cxnId="{795B8E0E-8C59-4C44-AE55-999EB71E3E00}">
      <dgm:prSet/>
      <dgm:spPr/>
      <dgm:t>
        <a:bodyPr/>
        <a:lstStyle/>
        <a:p>
          <a:endParaRPr lang="zh-CN" altLang="en-US"/>
        </a:p>
      </dgm:t>
    </dgm:pt>
    <dgm:pt modelId="{DA589712-6F26-4F59-9FF8-F3A95164ED5A}">
      <dgm:prSet phldrT="[文本]" phldr="1"/>
      <dgm:spPr/>
      <dgm:t>
        <a:bodyPr/>
        <a:lstStyle/>
        <a:p>
          <a:endParaRPr lang="zh-CN" altLang="en-US"/>
        </a:p>
      </dgm:t>
    </dgm:pt>
    <dgm:pt modelId="{1FB24363-3255-4E98-AA7D-4AE5785A3D5D}" type="parTrans" cxnId="{68CC0A1D-2D45-48C1-A83A-65A093894401}">
      <dgm:prSet/>
      <dgm:spPr/>
      <dgm:t>
        <a:bodyPr/>
        <a:lstStyle/>
        <a:p>
          <a:endParaRPr lang="zh-CN" altLang="en-US"/>
        </a:p>
      </dgm:t>
    </dgm:pt>
    <dgm:pt modelId="{F0F2C2D1-EED3-4CAB-896C-8B9AD8BDECAA}" type="sibTrans" cxnId="{68CC0A1D-2D45-48C1-A83A-65A093894401}">
      <dgm:prSet/>
      <dgm:spPr/>
      <dgm:t>
        <a:bodyPr/>
        <a:lstStyle/>
        <a:p>
          <a:endParaRPr lang="zh-CN" altLang="en-US"/>
        </a:p>
      </dgm:t>
    </dgm:pt>
    <dgm:pt modelId="{BAF28BEA-3F3E-4D96-8E98-DDD63074EF35}" type="pres">
      <dgm:prSet presAssocID="{1EAE62A7-8B37-4978-B19A-C042E37C770F}" presName="diagram" presStyleCnt="0">
        <dgm:presLayoutVars>
          <dgm:dir/>
          <dgm:resizeHandles val="exact"/>
        </dgm:presLayoutVars>
      </dgm:prSet>
      <dgm:spPr/>
    </dgm:pt>
    <dgm:pt modelId="{C3181B38-71CF-460B-AA41-8F55D4378D17}" type="pres">
      <dgm:prSet presAssocID="{09D75142-903A-4601-8AF5-A7C47D22625B}" presName="node" presStyleLbl="node1" presStyleIdx="0" presStyleCnt="5">
        <dgm:presLayoutVars>
          <dgm:bulletEnabled val="1"/>
        </dgm:presLayoutVars>
      </dgm:prSet>
      <dgm:spPr/>
    </dgm:pt>
    <dgm:pt modelId="{78F843F4-42D0-4F02-A6CA-C1CCA9C015FC}" type="pres">
      <dgm:prSet presAssocID="{C0C99F2D-40B5-47B7-B6DA-DAA7A54B8E97}" presName="sibTrans" presStyleCnt="0"/>
      <dgm:spPr/>
    </dgm:pt>
    <dgm:pt modelId="{08C7FB16-55A9-4DFC-9E1F-CA20F6E75762}" type="pres">
      <dgm:prSet presAssocID="{C2CA421C-D55F-41C6-A591-2786D76E697D}" presName="node" presStyleLbl="node1" presStyleIdx="1" presStyleCnt="5">
        <dgm:presLayoutVars>
          <dgm:bulletEnabled val="1"/>
        </dgm:presLayoutVars>
      </dgm:prSet>
      <dgm:spPr/>
    </dgm:pt>
    <dgm:pt modelId="{F3B998C4-DCDE-4A9D-BEB3-4B9B7B437E84}" type="pres">
      <dgm:prSet presAssocID="{47283B5F-3867-4001-9847-5EEB12F273F0}" presName="sibTrans" presStyleCnt="0"/>
      <dgm:spPr/>
    </dgm:pt>
    <dgm:pt modelId="{89ABC5FC-7171-486B-829E-7A574377EBDC}" type="pres">
      <dgm:prSet presAssocID="{D8E12CB9-31FA-48CC-8AF2-6B3EE6D30263}" presName="node" presStyleLbl="node1" presStyleIdx="2" presStyleCnt="5">
        <dgm:presLayoutVars>
          <dgm:bulletEnabled val="1"/>
        </dgm:presLayoutVars>
      </dgm:prSet>
      <dgm:spPr/>
    </dgm:pt>
    <dgm:pt modelId="{20288023-1926-4649-A177-CDAF20693288}" type="pres">
      <dgm:prSet presAssocID="{1583B4A4-C29C-4C5B-BE70-FA6E6071197D}" presName="sibTrans" presStyleCnt="0"/>
      <dgm:spPr/>
    </dgm:pt>
    <dgm:pt modelId="{601A11FE-CDAB-4A06-AC09-E3B60BBEB263}" type="pres">
      <dgm:prSet presAssocID="{B18CE4BA-2B78-40B0-8AAC-EF9C97A777E0}" presName="node" presStyleLbl="node1" presStyleIdx="3" presStyleCnt="5">
        <dgm:presLayoutVars>
          <dgm:bulletEnabled val="1"/>
        </dgm:presLayoutVars>
      </dgm:prSet>
      <dgm:spPr/>
    </dgm:pt>
    <dgm:pt modelId="{3DE909E0-861D-48DC-81F2-385956F16082}" type="pres">
      <dgm:prSet presAssocID="{741F6E0C-97B7-4D21-B0BC-402E47ADCBE2}" presName="sibTrans" presStyleCnt="0"/>
      <dgm:spPr/>
    </dgm:pt>
    <dgm:pt modelId="{269C98B7-FDC7-434E-B074-AA3C579EF108}" type="pres">
      <dgm:prSet presAssocID="{DA589712-6F26-4F59-9FF8-F3A95164ED5A}" presName="node" presStyleLbl="node1" presStyleIdx="4" presStyleCnt="5">
        <dgm:presLayoutVars>
          <dgm:bulletEnabled val="1"/>
        </dgm:presLayoutVars>
      </dgm:prSet>
      <dgm:spPr/>
    </dgm:pt>
  </dgm:ptLst>
  <dgm:cxnLst>
    <dgm:cxn modelId="{36F69307-7746-4749-A6B0-A5537C3F0A09}" type="presOf" srcId="{DA589712-6F26-4F59-9FF8-F3A95164ED5A}" destId="{269C98B7-FDC7-434E-B074-AA3C579EF108}" srcOrd="0" destOrd="0" presId="urn:microsoft.com/office/officeart/2005/8/layout/default#1"/>
    <dgm:cxn modelId="{795B8E0E-8C59-4C44-AE55-999EB71E3E00}" srcId="{1EAE62A7-8B37-4978-B19A-C042E37C770F}" destId="{B18CE4BA-2B78-40B0-8AAC-EF9C97A777E0}" srcOrd="3" destOrd="0" parTransId="{30A51BD0-5EC3-472E-8BC1-CD5B899E04E6}" sibTransId="{741F6E0C-97B7-4D21-B0BC-402E47ADCBE2}"/>
    <dgm:cxn modelId="{68CC0A1D-2D45-48C1-A83A-65A093894401}" srcId="{1EAE62A7-8B37-4978-B19A-C042E37C770F}" destId="{DA589712-6F26-4F59-9FF8-F3A95164ED5A}" srcOrd="4" destOrd="0" parTransId="{1FB24363-3255-4E98-AA7D-4AE5785A3D5D}" sibTransId="{F0F2C2D1-EED3-4CAB-896C-8B9AD8BDECAA}"/>
    <dgm:cxn modelId="{D61A7035-6B08-440E-8C2C-AEB5A0F9FC85}" srcId="{1EAE62A7-8B37-4978-B19A-C042E37C770F}" destId="{09D75142-903A-4601-8AF5-A7C47D22625B}" srcOrd="0" destOrd="0" parTransId="{B212D0D8-728B-41A0-A129-1F0C1100C5FF}" sibTransId="{C0C99F2D-40B5-47B7-B6DA-DAA7A54B8E97}"/>
    <dgm:cxn modelId="{63134A36-E9BC-4236-BAB7-2431C71D300E}" srcId="{1EAE62A7-8B37-4978-B19A-C042E37C770F}" destId="{D8E12CB9-31FA-48CC-8AF2-6B3EE6D30263}" srcOrd="2" destOrd="0" parTransId="{608BD711-5621-4326-A534-C037D99E3070}" sibTransId="{1583B4A4-C29C-4C5B-BE70-FA6E6071197D}"/>
    <dgm:cxn modelId="{6882A45C-9750-46F4-B44B-E4E20663A51B}" type="presOf" srcId="{B18CE4BA-2B78-40B0-8AAC-EF9C97A777E0}" destId="{601A11FE-CDAB-4A06-AC09-E3B60BBEB263}" srcOrd="0" destOrd="0" presId="urn:microsoft.com/office/officeart/2005/8/layout/default#1"/>
    <dgm:cxn modelId="{D2013450-F2A5-4893-AE57-99D791F9BEAE}" type="presOf" srcId="{D8E12CB9-31FA-48CC-8AF2-6B3EE6D30263}" destId="{89ABC5FC-7171-486B-829E-7A574377EBDC}" srcOrd="0" destOrd="0" presId="urn:microsoft.com/office/officeart/2005/8/layout/default#1"/>
    <dgm:cxn modelId="{990A4351-296F-4EDB-9202-389EFE8D150B}" srcId="{1EAE62A7-8B37-4978-B19A-C042E37C770F}" destId="{C2CA421C-D55F-41C6-A591-2786D76E697D}" srcOrd="1" destOrd="0" parTransId="{379DF39A-4427-408C-8ECC-032A47BB71FC}" sibTransId="{47283B5F-3867-4001-9847-5EEB12F273F0}"/>
    <dgm:cxn modelId="{3CBB0D78-D7F9-40AE-9382-26CDB090EC0C}" type="presOf" srcId="{C2CA421C-D55F-41C6-A591-2786D76E697D}" destId="{08C7FB16-55A9-4DFC-9E1F-CA20F6E75762}" srcOrd="0" destOrd="0" presId="urn:microsoft.com/office/officeart/2005/8/layout/default#1"/>
    <dgm:cxn modelId="{79B403E6-AC26-485F-9B99-ADEE144D1BC5}" type="presOf" srcId="{1EAE62A7-8B37-4978-B19A-C042E37C770F}" destId="{BAF28BEA-3F3E-4D96-8E98-DDD63074EF35}" srcOrd="0" destOrd="0" presId="urn:microsoft.com/office/officeart/2005/8/layout/default#1"/>
    <dgm:cxn modelId="{AE74FBEE-8700-4AC1-ABDD-912F1161FC94}" type="presOf" srcId="{09D75142-903A-4601-8AF5-A7C47D22625B}" destId="{C3181B38-71CF-460B-AA41-8F55D4378D17}" srcOrd="0" destOrd="0" presId="urn:microsoft.com/office/officeart/2005/8/layout/default#1"/>
    <dgm:cxn modelId="{4255D9B1-44D8-4D35-BBA9-4222F16FBE12}" type="presParOf" srcId="{BAF28BEA-3F3E-4D96-8E98-DDD63074EF35}" destId="{C3181B38-71CF-460B-AA41-8F55D4378D17}" srcOrd="0" destOrd="0" presId="urn:microsoft.com/office/officeart/2005/8/layout/default#1"/>
    <dgm:cxn modelId="{06A8D7B5-4C14-4477-8BAC-A4524518D072}" type="presParOf" srcId="{BAF28BEA-3F3E-4D96-8E98-DDD63074EF35}" destId="{78F843F4-42D0-4F02-A6CA-C1CCA9C015FC}" srcOrd="1" destOrd="0" presId="urn:microsoft.com/office/officeart/2005/8/layout/default#1"/>
    <dgm:cxn modelId="{4B19BB29-FCAF-4155-8087-C18AB9F42C0A}" type="presParOf" srcId="{BAF28BEA-3F3E-4D96-8E98-DDD63074EF35}" destId="{08C7FB16-55A9-4DFC-9E1F-CA20F6E75762}" srcOrd="2" destOrd="0" presId="urn:microsoft.com/office/officeart/2005/8/layout/default#1"/>
    <dgm:cxn modelId="{6015381C-8F91-4F42-A1C4-97876F91F53E}" type="presParOf" srcId="{BAF28BEA-3F3E-4D96-8E98-DDD63074EF35}" destId="{F3B998C4-DCDE-4A9D-BEB3-4B9B7B437E84}" srcOrd="3" destOrd="0" presId="urn:microsoft.com/office/officeart/2005/8/layout/default#1"/>
    <dgm:cxn modelId="{96CDF374-1E47-4573-860E-C6564D87C9D3}" type="presParOf" srcId="{BAF28BEA-3F3E-4D96-8E98-DDD63074EF35}" destId="{89ABC5FC-7171-486B-829E-7A574377EBDC}" srcOrd="4" destOrd="0" presId="urn:microsoft.com/office/officeart/2005/8/layout/default#1"/>
    <dgm:cxn modelId="{55A73C4C-A1D8-4F00-8E16-0E469B8F3810}" type="presParOf" srcId="{BAF28BEA-3F3E-4D96-8E98-DDD63074EF35}" destId="{20288023-1926-4649-A177-CDAF20693288}" srcOrd="5" destOrd="0" presId="urn:microsoft.com/office/officeart/2005/8/layout/default#1"/>
    <dgm:cxn modelId="{3786943C-3F7F-4474-9C60-AFCE8395F9BF}" type="presParOf" srcId="{BAF28BEA-3F3E-4D96-8E98-DDD63074EF35}" destId="{601A11FE-CDAB-4A06-AC09-E3B60BBEB263}" srcOrd="6" destOrd="0" presId="urn:microsoft.com/office/officeart/2005/8/layout/default#1"/>
    <dgm:cxn modelId="{BE2FCEB4-E782-452F-A30D-1FC3B43006A5}" type="presParOf" srcId="{BAF28BEA-3F3E-4D96-8E98-DDD63074EF35}" destId="{3DE909E0-861D-48DC-81F2-385956F16082}" srcOrd="7" destOrd="0" presId="urn:microsoft.com/office/officeart/2005/8/layout/default#1"/>
    <dgm:cxn modelId="{3CAD2F56-DA21-4C99-8F78-26F2C8BF0FAE}" type="presParOf" srcId="{BAF28BEA-3F3E-4D96-8E98-DDD63074EF35}" destId="{269C98B7-FDC7-434E-B074-AA3C579EF108}" srcOrd="8" destOrd="0" presId="urn:microsoft.com/office/officeart/2005/8/layout/default#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3181B38-71CF-460B-AA41-8F55D4378D17}">
      <dsp:nvSpPr>
        <dsp:cNvPr id="0" name=""/>
        <dsp:cNvSpPr/>
      </dsp:nvSpPr>
      <dsp:spPr>
        <a:xfrm>
          <a:off x="0" y="485774"/>
          <a:ext cx="1714499" cy="10287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9070" tIns="179070" rIns="179070" bIns="179070" numCol="1" spcCol="1270" anchor="ctr" anchorCtr="0">
          <a:noAutofit/>
        </a:bodyPr>
        <a:lstStyle/>
        <a:p>
          <a:pPr marL="0" lvl="0" indent="0" algn="ctr" defTabSz="20891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altLang="zh-CN" sz="4700" kern="1200"/>
            <a:t>+          </a:t>
          </a:r>
          <a:endParaRPr lang="zh-CN" altLang="en-US" sz="4700" kern="1200"/>
        </a:p>
      </dsp:txBody>
      <dsp:txXfrm>
        <a:off x="0" y="485774"/>
        <a:ext cx="1714499" cy="1028700"/>
      </dsp:txXfrm>
    </dsp:sp>
    <dsp:sp modelId="{08C7FB16-55A9-4DFC-9E1F-CA20F6E75762}">
      <dsp:nvSpPr>
        <dsp:cNvPr id="0" name=""/>
        <dsp:cNvSpPr/>
      </dsp:nvSpPr>
      <dsp:spPr>
        <a:xfrm>
          <a:off x="1885950" y="485774"/>
          <a:ext cx="1714499" cy="10287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0" tIns="171450" rIns="171450" bIns="171450" numCol="1" spcCol="1270" anchor="ctr" anchorCtr="0">
          <a:noAutofit/>
        </a:bodyPr>
        <a:lstStyle/>
        <a:p>
          <a:pPr marL="0" lvl="0" indent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zh-CN" altLang="en-US" sz="4500" kern="1200"/>
        </a:p>
      </dsp:txBody>
      <dsp:txXfrm>
        <a:off x="1885950" y="485774"/>
        <a:ext cx="1714499" cy="1028700"/>
      </dsp:txXfrm>
    </dsp:sp>
    <dsp:sp modelId="{89ABC5FC-7171-486B-829E-7A574377EBDC}">
      <dsp:nvSpPr>
        <dsp:cNvPr id="0" name=""/>
        <dsp:cNvSpPr/>
      </dsp:nvSpPr>
      <dsp:spPr>
        <a:xfrm>
          <a:off x="3771900" y="485774"/>
          <a:ext cx="1714499" cy="10287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0" tIns="171450" rIns="171450" bIns="171450" numCol="1" spcCol="1270" anchor="ctr" anchorCtr="0">
          <a:noAutofit/>
        </a:bodyPr>
        <a:lstStyle/>
        <a:p>
          <a:pPr marL="0" lvl="0" indent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zh-CN" altLang="en-US" sz="4500" kern="1200"/>
        </a:p>
      </dsp:txBody>
      <dsp:txXfrm>
        <a:off x="3771900" y="485774"/>
        <a:ext cx="1714499" cy="1028700"/>
      </dsp:txXfrm>
    </dsp:sp>
    <dsp:sp modelId="{601A11FE-CDAB-4A06-AC09-E3B60BBEB263}">
      <dsp:nvSpPr>
        <dsp:cNvPr id="0" name=""/>
        <dsp:cNvSpPr/>
      </dsp:nvSpPr>
      <dsp:spPr>
        <a:xfrm>
          <a:off x="942975" y="1685925"/>
          <a:ext cx="1714499" cy="10287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0" tIns="171450" rIns="171450" bIns="171450" numCol="1" spcCol="1270" anchor="ctr" anchorCtr="0">
          <a:noAutofit/>
        </a:bodyPr>
        <a:lstStyle/>
        <a:p>
          <a:pPr marL="0" lvl="0" indent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zh-CN" altLang="en-US" sz="4500" kern="1200"/>
        </a:p>
      </dsp:txBody>
      <dsp:txXfrm>
        <a:off x="942975" y="1685925"/>
        <a:ext cx="1714499" cy="1028700"/>
      </dsp:txXfrm>
    </dsp:sp>
    <dsp:sp modelId="{269C98B7-FDC7-434E-B074-AA3C579EF108}">
      <dsp:nvSpPr>
        <dsp:cNvPr id="0" name=""/>
        <dsp:cNvSpPr/>
      </dsp:nvSpPr>
      <dsp:spPr>
        <a:xfrm>
          <a:off x="2828925" y="1685925"/>
          <a:ext cx="1714499" cy="1028700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71450" tIns="171450" rIns="171450" bIns="171450" numCol="1" spcCol="1270" anchor="ctr" anchorCtr="0">
          <a:noAutofit/>
        </a:bodyPr>
        <a:lstStyle/>
        <a:p>
          <a:pPr marL="0" lvl="0" indent="0" algn="ctr" defTabSz="2000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zh-CN" altLang="en-US" sz="4500" kern="1200"/>
        </a:p>
      </dsp:txBody>
      <dsp:txXfrm>
        <a:off x="2828925" y="1685925"/>
        <a:ext cx="1714499" cy="10287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#1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contDir" val="sameDir"/>
          <dgm:param type="flowDir" val="row"/>
          <dgm:param type="grDir" val="tL"/>
          <dgm:param type="off" val="ctr"/>
        </dgm:alg>
      </dgm:if>
      <dgm:else name="Name2">
        <dgm:alg type="snake">
          <dgm:param type="contDir" val="sameDir"/>
          <dgm:param type="flowDir" val="row"/>
          <dgm:param type="grDir" val="t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1">
  <dgm:title val=""/>
  <dgm:desc val=""/>
  <dgm:catLst>
    <dgm:cat type="simple" pri="101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C2BE7A4-77A9-4BBD-8E7F-1E4C0D54F0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中山大学-智能红头.dotx</Template>
  <TotalTime>50</TotalTime>
  <Pages>4</Pages>
  <Words>294</Words>
  <Characters>1680</Characters>
  <Application>Microsoft Office Word</Application>
  <DocSecurity>0</DocSecurity>
  <Lines>14</Lines>
  <Paragraphs>3</Paragraphs>
  <ScaleCrop>false</ScaleCrop>
  <Company>SYSU</Company>
  <LinksUpToDate>false</LinksUpToDate>
  <CharactersWithSpaces>1971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LENOVO</cp:lastModifiedBy>
  <cp:revision>6</cp:revision>
  <cp:lastPrinted>2018-11-07T11:08:00Z</cp:lastPrinted>
  <dcterms:created xsi:type="dcterms:W3CDTF">2022-02-28T04:06:00Z</dcterms:created>
  <dcterms:modified xsi:type="dcterms:W3CDTF">2022-03-23T14:19:00Z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2E4C627904254F8B9F209FD9D041CDAD</vt:lpwstr>
  </property>
  <property fmtid="{D5CDD505-2E9C-101B-9397-08002B2CF9AE}" pid="3" name="KSOProductBuildVer">
    <vt:lpwstr>2052-11.1.0.11365</vt:lpwstr>
  </property>
</Properties>
</file>