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3701" w:rsidRPr="007C3229" w:rsidRDefault="009007FF" w:rsidP="00886BF3">
      <w:pPr>
        <w:adjustRightInd w:val="0"/>
        <w:snapToGrid w:val="0"/>
        <w:spacing w:line="540" w:lineRule="atLeast"/>
        <w:rPr>
          <w:rFonts w:eastAsia="黑体"/>
        </w:rPr>
      </w:pPr>
      <w:r w:rsidRPr="007C3229">
        <w:rPr>
          <w:rFonts w:eastAsia="黑体"/>
          <w:noProof/>
        </w:rPr>
        <mc:AlternateContent>
          <mc:Choice Requires="wps">
            <w:drawing>
              <wp:anchor distT="0" distB="0" distL="114300" distR="114300" simplePos="0" relativeHeight="251681792" behindDoc="0" locked="0" layoutInCell="1" allowOverlap="1" wp14:anchorId="257F78E6" wp14:editId="264DE008">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rsidR="003A3701" w:rsidRPr="00EF3A7A" w:rsidRDefault="0088746A" w:rsidP="00AF18DA">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3A3701" w:rsidRDefault="003A370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57F78E6"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" filled="f" stroked="f">
                <v:textbox inset="0,0,0,0">
                  <w:txbxContent>
                    <w:p w:rsidR="003A3701" w:rsidRPr="00EF3A7A" w:rsidRDefault="0088746A" w:rsidP="00AF18DA">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3A3701" w:rsidRDefault="003A3701"/>
                  </w:txbxContent>
                </v:textbox>
                <w10:wrap anchorx="page" anchory="page"/>
              </v:shape>
            </w:pict>
          </mc:Fallback>
        </mc:AlternateContent>
      </w:r>
    </w:p>
    <w:p w:rsidR="002F0783" w:rsidRPr="007C3229" w:rsidRDefault="002F0783" w:rsidP="00886BF3">
      <w:pPr>
        <w:adjustRightInd w:val="0"/>
        <w:snapToGrid w:val="0"/>
        <w:spacing w:line="540" w:lineRule="atLeast"/>
        <w:rPr>
          <w:rFonts w:eastAsia="黑体"/>
        </w:rPr>
      </w:pPr>
    </w:p>
    <w:p w:rsidR="003A3701" w:rsidRPr="007C3229" w:rsidRDefault="0088746A" w:rsidP="007C31B7">
      <w:pPr>
        <w:adjustRightInd w:val="0"/>
        <w:snapToGrid w:val="0"/>
        <w:spacing w:line="540" w:lineRule="atLeast"/>
        <w:jc w:val="right"/>
        <w:rPr>
          <w:rFonts w:eastAsia="仿宋"/>
        </w:rPr>
      </w:pPr>
      <w:r w:rsidRPr="007C3229">
        <w:t>人力资源</w:t>
      </w:r>
      <w:r w:rsidR="007C31B7" w:rsidRPr="007C3229">
        <w:t>〔</w:t>
      </w:r>
      <w:r w:rsidR="00E4143B" w:rsidRPr="007C3229">
        <w:t>202</w:t>
      </w:r>
      <w:r w:rsidR="00B83DF7" w:rsidRPr="007C3229">
        <w:t>2</w:t>
      </w:r>
      <w:r w:rsidR="007C31B7" w:rsidRPr="007C3229">
        <w:t>〕</w:t>
      </w:r>
      <w:r w:rsidR="007C3229" w:rsidRPr="007C3229">
        <w:t>385</w:t>
      </w:r>
      <w:r w:rsidR="007C31B7" w:rsidRPr="007C3229">
        <w:t>号</w:t>
      </w:r>
    </w:p>
    <w:p w:rsidR="003A3701" w:rsidRPr="007C3229" w:rsidRDefault="003A3701" w:rsidP="00886BF3">
      <w:pPr>
        <w:adjustRightInd w:val="0"/>
        <w:snapToGrid w:val="0"/>
        <w:spacing w:line="540" w:lineRule="atLeast"/>
        <w:rPr>
          <w:rFonts w:eastAsia="黑体"/>
        </w:rPr>
      </w:pPr>
    </w:p>
    <w:p w:rsidR="003A3701" w:rsidRPr="007C3229" w:rsidRDefault="00812A08" w:rsidP="00886BF3">
      <w:pPr>
        <w:adjustRightInd w:val="0"/>
        <w:snapToGrid w:val="0"/>
        <w:spacing w:line="540" w:lineRule="atLeast"/>
        <w:rPr>
          <w:rFonts w:eastAsia="黑体"/>
        </w:rPr>
      </w:pPr>
      <w:r w:rsidRPr="007C3229">
        <w:rPr>
          <w:rFonts w:eastAsia="黑体"/>
          <w:noProof/>
        </w:rPr>
        <mc:AlternateContent>
          <mc:Choice Requires="wps">
            <w:drawing>
              <wp:anchor distT="0" distB="0" distL="114300" distR="114300" simplePos="0" relativeHeight="251686912" behindDoc="0" locked="0" layoutInCell="1" allowOverlap="1" wp14:anchorId="4C4B9050" wp14:editId="09EC3AD6">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cx1="http://schemas.microsoft.com/office/drawing/2015/9/8/chartex">
            <w:pict>
              <v:line w14:anchorId="7E301D99"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sidRPr="007C3229">
        <w:rPr>
          <w:rFonts w:eastAsia="黑体"/>
          <w:noProof/>
        </w:rPr>
        <mc:AlternateContent>
          <mc:Choice Requires="wps">
            <w:drawing>
              <wp:anchor distT="0" distB="0" distL="114300" distR="114300" simplePos="0" relativeHeight="251682816" behindDoc="0" locked="0" layoutInCell="1" allowOverlap="1" wp14:anchorId="34B82C5F" wp14:editId="188B0D09">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cx1="http://schemas.microsoft.com/office/drawing/2015/9/8/chartex">
            <w:pict>
              <v:line w14:anchorId="1B9F536C"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4940C7" w:rsidRPr="007C3229" w:rsidRDefault="0088746A" w:rsidP="00BF3C6E">
      <w:pPr>
        <w:adjustRightInd w:val="0"/>
        <w:snapToGrid w:val="0"/>
        <w:spacing w:line="540" w:lineRule="atLeast"/>
        <w:jc w:val="center"/>
        <w:rPr>
          <w:rFonts w:eastAsia="方正小标宋简体"/>
          <w:sz w:val="44"/>
        </w:rPr>
      </w:pPr>
      <w:r w:rsidRPr="007C3229">
        <w:rPr>
          <w:rFonts w:eastAsia="方正小标宋简体"/>
          <w:sz w:val="44"/>
        </w:rPr>
        <w:t>人力资源管理处</w:t>
      </w:r>
      <w:r w:rsidR="00D867AE" w:rsidRPr="007C3229">
        <w:rPr>
          <w:rFonts w:eastAsia="方正小标宋简体"/>
          <w:sz w:val="44"/>
        </w:rPr>
        <w:t>关于开展</w:t>
      </w:r>
      <w:r w:rsidR="00D867AE" w:rsidRPr="007C3229">
        <w:rPr>
          <w:rFonts w:eastAsia="方正小标宋简体"/>
          <w:sz w:val="44"/>
        </w:rPr>
        <w:t>20</w:t>
      </w:r>
      <w:r w:rsidR="00E4143B" w:rsidRPr="007C3229">
        <w:rPr>
          <w:rFonts w:eastAsia="方正小标宋简体"/>
          <w:sz w:val="44"/>
        </w:rPr>
        <w:t>22</w:t>
      </w:r>
      <w:r w:rsidR="00D867AE" w:rsidRPr="007C3229">
        <w:rPr>
          <w:rFonts w:eastAsia="方正小标宋简体"/>
          <w:sz w:val="44"/>
        </w:rPr>
        <w:t>年度博士后</w:t>
      </w:r>
    </w:p>
    <w:p w:rsidR="00B647F4" w:rsidRPr="007C3229" w:rsidRDefault="00D867AE" w:rsidP="00BF3C6E">
      <w:pPr>
        <w:adjustRightInd w:val="0"/>
        <w:snapToGrid w:val="0"/>
        <w:spacing w:line="540" w:lineRule="atLeast"/>
        <w:jc w:val="center"/>
      </w:pPr>
      <w:r w:rsidRPr="007C3229">
        <w:rPr>
          <w:rFonts w:eastAsia="方正小标宋简体"/>
          <w:sz w:val="44"/>
        </w:rPr>
        <w:t>国际交流计划派出项目申报工作的通知</w:t>
      </w:r>
    </w:p>
    <w:p w:rsidR="00D65E9F" w:rsidRPr="007C3229" w:rsidRDefault="00D65E9F" w:rsidP="00886BF3">
      <w:pPr>
        <w:adjustRightInd w:val="0"/>
        <w:snapToGrid w:val="0"/>
        <w:spacing w:line="540" w:lineRule="atLeast"/>
      </w:pPr>
    </w:p>
    <w:p w:rsidR="00CF1AE6" w:rsidRPr="007C3229" w:rsidRDefault="00CF1AE6" w:rsidP="00CF1AE6">
      <w:pPr>
        <w:adjustRightInd w:val="0"/>
        <w:snapToGrid w:val="0"/>
        <w:spacing w:line="540" w:lineRule="atLeast"/>
      </w:pPr>
      <w:r w:rsidRPr="007C3229">
        <w:t>各相关院系、附属医院、科研机构：</w:t>
      </w:r>
    </w:p>
    <w:p w:rsidR="00CF1AE6" w:rsidRPr="007C3229" w:rsidRDefault="00CD4C33" w:rsidP="00CF1AE6">
      <w:pPr>
        <w:adjustRightInd w:val="0"/>
        <w:snapToGrid w:val="0"/>
        <w:spacing w:line="540" w:lineRule="atLeast"/>
        <w:ind w:firstLineChars="200" w:firstLine="624"/>
        <w:rPr>
          <w:color w:val="FF0000"/>
        </w:rPr>
      </w:pPr>
      <w:r w:rsidRPr="007C3229">
        <w:t>为加强博士后创新能力建设，进一步提升博士后国际化水平，根据</w:t>
      </w:r>
      <w:r w:rsidR="0088746A" w:rsidRPr="007C3229">
        <w:t>全国博士后管委会办公室</w:t>
      </w:r>
      <w:r w:rsidRPr="007C3229">
        <w:t>《关于开展</w:t>
      </w:r>
      <w:r w:rsidR="006D382F" w:rsidRPr="007C3229">
        <w:t>2022</w:t>
      </w:r>
      <w:r w:rsidRPr="007C3229">
        <w:t>年博士后国（境）外交流项目申报工作的通知》（博管办〔</w:t>
      </w:r>
      <w:r w:rsidRPr="007C3229">
        <w:t>20</w:t>
      </w:r>
      <w:r w:rsidR="006D382F" w:rsidRPr="007C3229">
        <w:t>22</w:t>
      </w:r>
      <w:r w:rsidRPr="007C3229">
        <w:t>〕</w:t>
      </w:r>
      <w:r w:rsidR="006D382F" w:rsidRPr="007C3229">
        <w:t>27</w:t>
      </w:r>
      <w:r w:rsidRPr="007C3229">
        <w:t>号）要求，现就有关工作通知如下：</w:t>
      </w:r>
    </w:p>
    <w:p w:rsidR="00CF1AE6" w:rsidRPr="007C3229" w:rsidRDefault="00D867AE" w:rsidP="00CF1AE6">
      <w:pPr>
        <w:adjustRightInd w:val="0"/>
        <w:snapToGrid w:val="0"/>
        <w:spacing w:line="540" w:lineRule="atLeast"/>
        <w:ind w:firstLineChars="200" w:firstLine="626"/>
        <w:rPr>
          <w:b/>
        </w:rPr>
      </w:pPr>
      <w:r w:rsidRPr="007C3229">
        <w:rPr>
          <w:b/>
        </w:rPr>
        <w:t>一、项目</w:t>
      </w:r>
      <w:r w:rsidR="00CF1AE6" w:rsidRPr="007C3229">
        <w:rPr>
          <w:b/>
        </w:rPr>
        <w:t>内容</w:t>
      </w:r>
    </w:p>
    <w:p w:rsidR="00D867AE" w:rsidRPr="007C3229" w:rsidRDefault="00D867AE" w:rsidP="00D867AE">
      <w:pPr>
        <w:adjustRightInd w:val="0"/>
        <w:snapToGrid w:val="0"/>
        <w:spacing w:line="540" w:lineRule="atLeast"/>
        <w:ind w:firstLineChars="200" w:firstLine="624"/>
        <w:rPr>
          <w:color w:val="FF0000"/>
        </w:rPr>
      </w:pPr>
      <w:r w:rsidRPr="007C3229">
        <w:t>博士后国际交流计划派出项目资助</w:t>
      </w:r>
      <w:r w:rsidR="0088746A" w:rsidRPr="007C3229">
        <w:t>应届博士毕业生、</w:t>
      </w:r>
      <w:r w:rsidRPr="007C3229">
        <w:t>优秀在站博士后研究人员到国（境）外优秀高校、科研机构、企业的优势学科领域合作开展博士后研究工作</w:t>
      </w:r>
      <w:r w:rsidR="00F40255" w:rsidRPr="007C3229">
        <w:t>。</w:t>
      </w:r>
      <w:r w:rsidRPr="007C3229">
        <w:t>资助经费为每人</w:t>
      </w:r>
      <w:r w:rsidR="00E4143B" w:rsidRPr="007C3229">
        <w:t>每年</w:t>
      </w:r>
      <w:r w:rsidR="00E4143B" w:rsidRPr="007C3229">
        <w:t>15</w:t>
      </w:r>
      <w:r w:rsidRPr="007C3229">
        <w:t>万元人民币，主要用于支付从事博士后研究</w:t>
      </w:r>
      <w:r w:rsidR="00F40255" w:rsidRPr="007C3229">
        <w:t>工作</w:t>
      </w:r>
      <w:r w:rsidRPr="007C3229">
        <w:t>的生活开支、住房补助、社会保险及往返旅费等。</w:t>
      </w:r>
      <w:r w:rsidR="00703EBA" w:rsidRPr="007C3229">
        <w:t>其余资助经费由申请人与国（境）</w:t>
      </w:r>
      <w:proofErr w:type="gramStart"/>
      <w:r w:rsidR="00703EBA" w:rsidRPr="007C3229">
        <w:t>外拟接收</w:t>
      </w:r>
      <w:proofErr w:type="gramEnd"/>
      <w:r w:rsidR="00703EBA" w:rsidRPr="007C3229">
        <w:t>单位机构或合作导师承担。</w:t>
      </w:r>
      <w:r w:rsidR="00354B37" w:rsidRPr="007C3229">
        <w:t>获选人员</w:t>
      </w:r>
      <w:r w:rsidR="00E4143B" w:rsidRPr="007C3229">
        <w:t>派出后的薪酬</w:t>
      </w:r>
      <w:r w:rsidR="00354B37" w:rsidRPr="007C3229">
        <w:t>待遇按照我校</w:t>
      </w:r>
      <w:r w:rsidR="00E4143B" w:rsidRPr="007C3229">
        <w:t>此项目</w:t>
      </w:r>
      <w:r w:rsidR="00354B37" w:rsidRPr="007C3229">
        <w:lastRenderedPageBreak/>
        <w:t>相关规定执行。</w:t>
      </w:r>
    </w:p>
    <w:p w:rsidR="00CF1AE6" w:rsidRPr="007C3229" w:rsidRDefault="00E4143B" w:rsidP="00D867AE">
      <w:pPr>
        <w:adjustRightInd w:val="0"/>
        <w:snapToGrid w:val="0"/>
        <w:spacing w:line="540" w:lineRule="atLeast"/>
        <w:ind w:firstLineChars="200" w:firstLine="624"/>
      </w:pPr>
      <w:r w:rsidRPr="007C3229">
        <w:t>2022</w:t>
      </w:r>
      <w:r w:rsidR="00D867AE" w:rsidRPr="007C3229">
        <w:t>年度</w:t>
      </w:r>
      <w:r w:rsidR="00354B37" w:rsidRPr="007C3229">
        <w:t>派出项目</w:t>
      </w:r>
      <w:r w:rsidR="00CD4C33" w:rsidRPr="007C3229">
        <w:t>全国</w:t>
      </w:r>
      <w:r w:rsidR="00D867AE" w:rsidRPr="007C3229">
        <w:t>计划资助</w:t>
      </w:r>
      <w:r w:rsidR="006D382F" w:rsidRPr="007C3229">
        <w:t>80</w:t>
      </w:r>
      <w:r w:rsidR="00D867AE" w:rsidRPr="007C3229">
        <w:t>人</w:t>
      </w:r>
      <w:r w:rsidR="006D382F" w:rsidRPr="007C3229">
        <w:t>以内</w:t>
      </w:r>
      <w:r w:rsidR="00D867AE" w:rsidRPr="007C3229">
        <w:t>。</w:t>
      </w:r>
    </w:p>
    <w:p w:rsidR="00CF1AE6" w:rsidRPr="007C3229" w:rsidRDefault="00CF1AE6" w:rsidP="00CF1AE6">
      <w:pPr>
        <w:adjustRightInd w:val="0"/>
        <w:snapToGrid w:val="0"/>
        <w:spacing w:line="540" w:lineRule="atLeast"/>
        <w:ind w:firstLineChars="200" w:firstLine="626"/>
        <w:rPr>
          <w:b/>
        </w:rPr>
      </w:pPr>
      <w:r w:rsidRPr="007C3229">
        <w:rPr>
          <w:b/>
        </w:rPr>
        <w:t>二、申请条件</w:t>
      </w:r>
    </w:p>
    <w:p w:rsidR="00D867AE" w:rsidRPr="007C3229" w:rsidRDefault="00D867AE" w:rsidP="00D867AE">
      <w:pPr>
        <w:adjustRightInd w:val="0"/>
        <w:snapToGrid w:val="0"/>
        <w:spacing w:line="540" w:lineRule="atLeast"/>
        <w:ind w:firstLineChars="200" w:firstLine="624"/>
      </w:pPr>
      <w:r w:rsidRPr="007C3229">
        <w:t>1.</w:t>
      </w:r>
      <w:r w:rsidR="00913109" w:rsidRPr="007C3229">
        <w:t>年龄</w:t>
      </w:r>
      <w:r w:rsidRPr="007C3229">
        <w:t>不超过</w:t>
      </w:r>
      <w:r w:rsidRPr="007C3229">
        <w:t>35</w:t>
      </w:r>
      <w:r w:rsidRPr="007C3229">
        <w:t>周岁，</w:t>
      </w:r>
      <w:r w:rsidR="00CD4C33" w:rsidRPr="007C3229">
        <w:t>政治素养良好，</w:t>
      </w:r>
      <w:r w:rsidRPr="007C3229">
        <w:t>思想品德端正，身体健康。</w:t>
      </w:r>
    </w:p>
    <w:p w:rsidR="00D867AE" w:rsidRPr="007C3229" w:rsidRDefault="00D867AE" w:rsidP="00D867AE">
      <w:pPr>
        <w:adjustRightInd w:val="0"/>
        <w:snapToGrid w:val="0"/>
        <w:spacing w:line="540" w:lineRule="atLeast"/>
        <w:ind w:firstLineChars="200" w:firstLine="624"/>
      </w:pPr>
      <w:r w:rsidRPr="007C3229">
        <w:t>2.</w:t>
      </w:r>
      <w:r w:rsidRPr="007C3229">
        <w:t>申请人应为</w:t>
      </w:r>
      <w:r w:rsidR="00354B37" w:rsidRPr="007C3229">
        <w:t>未进站的应届博士毕业生</w:t>
      </w:r>
      <w:r w:rsidR="00C97182" w:rsidRPr="007C3229">
        <w:t>或</w:t>
      </w:r>
      <w:r w:rsidR="00354B37" w:rsidRPr="007C3229">
        <w:t>新近进站的博士后研究人员</w:t>
      </w:r>
      <w:r w:rsidRPr="007C3229">
        <w:t>。其中，</w:t>
      </w:r>
      <w:r w:rsidR="00354B37" w:rsidRPr="007C3229">
        <w:t>未进站的</w:t>
      </w:r>
      <w:r w:rsidR="00703EBA" w:rsidRPr="007C3229">
        <w:t>2022</w:t>
      </w:r>
      <w:r w:rsidR="00354B37" w:rsidRPr="007C3229">
        <w:t>年应届博士毕业生可先行申报，获选后再办理博士后进站手续</w:t>
      </w:r>
      <w:r w:rsidR="00C97182" w:rsidRPr="007C3229">
        <w:t>；</w:t>
      </w:r>
      <w:r w:rsidR="00354B37" w:rsidRPr="007C3229">
        <w:t>新近进站的博士后人员须经所在单位</w:t>
      </w:r>
      <w:r w:rsidR="00703EBA" w:rsidRPr="007C3229">
        <w:t>和</w:t>
      </w:r>
      <w:r w:rsidR="00354B37" w:rsidRPr="007C3229">
        <w:t>合作导师同意</w:t>
      </w:r>
      <w:r w:rsidRPr="007C3229">
        <w:t>。</w:t>
      </w:r>
    </w:p>
    <w:p w:rsidR="00D867AE" w:rsidRPr="007C3229" w:rsidRDefault="00D867AE" w:rsidP="00D867AE">
      <w:pPr>
        <w:adjustRightInd w:val="0"/>
        <w:snapToGrid w:val="0"/>
        <w:spacing w:line="540" w:lineRule="atLeast"/>
        <w:ind w:firstLineChars="200" w:firstLine="624"/>
      </w:pPr>
      <w:r w:rsidRPr="007C3229">
        <w:t>3.</w:t>
      </w:r>
      <w:r w:rsidR="00C97182" w:rsidRPr="007C3229">
        <w:t>申请人</w:t>
      </w:r>
      <w:r w:rsidRPr="007C3229">
        <w:t>自主联系国（境</w:t>
      </w:r>
      <w:r w:rsidR="00354B37" w:rsidRPr="007C3229">
        <w:t>）外高校、科研机构或企业，并获得正式邀请。国（境）外接收单位</w:t>
      </w:r>
      <w:r w:rsidRPr="007C3229">
        <w:t>应为世界排名前</w:t>
      </w:r>
      <w:r w:rsidRPr="007C3229">
        <w:t>100</w:t>
      </w:r>
      <w:r w:rsidR="006D382F" w:rsidRPr="007C3229">
        <w:t>名的高校（以</w:t>
      </w:r>
      <w:r w:rsidRPr="007C3229">
        <w:t>最新上海软科世界大学学术排名</w:t>
      </w:r>
      <w:r w:rsidRPr="007C3229">
        <w:t>Academic Ranking of World Universities</w:t>
      </w:r>
      <w:r w:rsidRPr="007C3229">
        <w:t>、泰晤士高等教育世界大学排名</w:t>
      </w:r>
      <w:r w:rsidRPr="007C3229">
        <w:t>Times Higher Education World University Ranking</w:t>
      </w:r>
      <w:r w:rsidRPr="007C3229">
        <w:t>、</w:t>
      </w:r>
      <w:r w:rsidRPr="007C3229">
        <w:t>QS</w:t>
      </w:r>
      <w:r w:rsidRPr="007C3229">
        <w:t>世界大学排名</w:t>
      </w:r>
      <w:r w:rsidRPr="007C3229">
        <w:t>QS World University Rankings</w:t>
      </w:r>
      <w:r w:rsidRPr="007C3229">
        <w:t>、</w:t>
      </w:r>
      <w:r w:rsidR="00C97182" w:rsidRPr="007C3229">
        <w:t>QS</w:t>
      </w:r>
      <w:r w:rsidR="00C97182" w:rsidRPr="007C3229">
        <w:t>世界大学排名</w:t>
      </w:r>
      <w:r w:rsidR="00C97182" w:rsidRPr="007C3229">
        <w:t>QS World University Rankings</w:t>
      </w:r>
      <w:r w:rsidR="00C97182" w:rsidRPr="007C3229">
        <w:t>、</w:t>
      </w:r>
      <w:proofErr w:type="spellStart"/>
      <w:r w:rsidRPr="007C3229">
        <w:t>U.S.News</w:t>
      </w:r>
      <w:proofErr w:type="spellEnd"/>
      <w:r w:rsidRPr="007C3229">
        <w:t>世界大学排名</w:t>
      </w:r>
      <w:proofErr w:type="spellStart"/>
      <w:r w:rsidRPr="007C3229">
        <w:t>U.S.News</w:t>
      </w:r>
      <w:proofErr w:type="spellEnd"/>
      <w:r w:rsidRPr="007C3229">
        <w:t>&amp; World Report</w:t>
      </w:r>
      <w:r w:rsidRPr="007C3229">
        <w:t>为参考）、国际一流研究机构或企业。如国（境）外高校不在世界排名前</w:t>
      </w:r>
      <w:r w:rsidRPr="007C3229">
        <w:t>100</w:t>
      </w:r>
      <w:r w:rsidRPr="007C3229">
        <w:t>名之内，但申报学科在国际上属优势学科，</w:t>
      </w:r>
      <w:r w:rsidR="00CD4C33" w:rsidRPr="007C3229">
        <w:t>须</w:t>
      </w:r>
      <w:r w:rsidR="00C97182" w:rsidRPr="007C3229">
        <w:t>由国内派出单位</w:t>
      </w:r>
      <w:r w:rsidRPr="007C3229">
        <w:t>另附说明。</w:t>
      </w:r>
    </w:p>
    <w:p w:rsidR="00D867AE" w:rsidRPr="007C3229" w:rsidRDefault="00D867AE" w:rsidP="00D867AE">
      <w:pPr>
        <w:adjustRightInd w:val="0"/>
        <w:snapToGrid w:val="0"/>
        <w:spacing w:line="540" w:lineRule="atLeast"/>
        <w:ind w:firstLineChars="200" w:firstLine="624"/>
      </w:pPr>
      <w:r w:rsidRPr="007C3229">
        <w:t>4.</w:t>
      </w:r>
      <w:r w:rsidR="00CD4C33" w:rsidRPr="007C3229">
        <w:t>国（境）外接收单位</w:t>
      </w:r>
      <w:r w:rsidR="006D382F" w:rsidRPr="007C3229">
        <w:t>邀请函应写明申请人基本信息、工作时间和期限、主要研究内容、给予</w:t>
      </w:r>
      <w:r w:rsidR="00CD4C33" w:rsidRPr="007C3229">
        <w:t>资助</w:t>
      </w:r>
      <w:r w:rsidR="006D382F" w:rsidRPr="007C3229">
        <w:t>金额</w:t>
      </w:r>
      <w:r w:rsidR="00CD4C33" w:rsidRPr="007C3229">
        <w:t>。</w:t>
      </w:r>
    </w:p>
    <w:p w:rsidR="00D867AE" w:rsidRPr="007C3229" w:rsidRDefault="00D867AE" w:rsidP="00D867AE">
      <w:pPr>
        <w:adjustRightInd w:val="0"/>
        <w:snapToGrid w:val="0"/>
        <w:spacing w:line="540" w:lineRule="atLeast"/>
        <w:ind w:firstLineChars="200" w:firstLine="624"/>
      </w:pPr>
      <w:r w:rsidRPr="007C3229">
        <w:t>5.</w:t>
      </w:r>
      <w:r w:rsidR="00DD6F07" w:rsidRPr="007C3229">
        <w:t>申请</w:t>
      </w:r>
      <w:r w:rsidR="00913109" w:rsidRPr="007C3229">
        <w:t>人应具备</w:t>
      </w:r>
      <w:r w:rsidR="00C97182" w:rsidRPr="007C3229">
        <w:t>较高的学术水平和较强的科研能力、创新能力</w:t>
      </w:r>
      <w:r w:rsidR="00DD6F07" w:rsidRPr="007C3229">
        <w:t>。</w:t>
      </w:r>
    </w:p>
    <w:p w:rsidR="00D867AE" w:rsidRPr="007C3229" w:rsidRDefault="00D867AE" w:rsidP="00D867AE">
      <w:pPr>
        <w:adjustRightInd w:val="0"/>
        <w:snapToGrid w:val="0"/>
        <w:spacing w:line="540" w:lineRule="atLeast"/>
        <w:ind w:firstLineChars="200" w:firstLine="624"/>
      </w:pPr>
      <w:r w:rsidRPr="007C3229">
        <w:t>6.</w:t>
      </w:r>
      <w:r w:rsidR="00354B37" w:rsidRPr="007C3229">
        <w:t>申请人</w:t>
      </w:r>
      <w:r w:rsidR="00DD6F07" w:rsidRPr="007C3229">
        <w:t>具有良好的英语或</w:t>
      </w:r>
      <w:r w:rsidR="00C97182" w:rsidRPr="007C3229">
        <w:t>赴外工作国</w:t>
      </w:r>
      <w:r w:rsidR="00DD6F07" w:rsidRPr="007C3229">
        <w:t>语言</w:t>
      </w:r>
      <w:r w:rsidR="00C97182" w:rsidRPr="007C3229">
        <w:t>的</w:t>
      </w:r>
      <w:r w:rsidR="00DD6F07" w:rsidRPr="007C3229">
        <w:t>听、说、读、写能力。</w:t>
      </w:r>
    </w:p>
    <w:p w:rsidR="00D867AE" w:rsidRPr="007C3229" w:rsidRDefault="00D867AE" w:rsidP="00D867AE">
      <w:pPr>
        <w:adjustRightInd w:val="0"/>
        <w:snapToGrid w:val="0"/>
        <w:spacing w:line="540" w:lineRule="atLeast"/>
        <w:ind w:firstLineChars="200" w:firstLine="624"/>
      </w:pPr>
      <w:r w:rsidRPr="007C3229">
        <w:t>7.</w:t>
      </w:r>
      <w:r w:rsidR="00DD6F07" w:rsidRPr="007C3229">
        <w:t>专业领域。优先考虑</w:t>
      </w:r>
      <w:r w:rsidR="00B33831" w:rsidRPr="007C3229">
        <w:t>面向世界科技前沿、</w:t>
      </w:r>
      <w:r w:rsidR="006D382F" w:rsidRPr="007C3229">
        <w:t>面向经济主战场、面向</w:t>
      </w:r>
      <w:r w:rsidR="00B33831" w:rsidRPr="007C3229">
        <w:t>国家重大需求，</w:t>
      </w:r>
      <w:r w:rsidR="006D382F" w:rsidRPr="007C3229">
        <w:t>面向人民生命健康</w:t>
      </w:r>
      <w:r w:rsidR="00B33831" w:rsidRPr="007C3229">
        <w:t>的重点领域。</w:t>
      </w:r>
    </w:p>
    <w:p w:rsidR="00CF1AE6" w:rsidRPr="007C3229" w:rsidRDefault="00D867AE" w:rsidP="00D867AE">
      <w:pPr>
        <w:adjustRightInd w:val="0"/>
        <w:snapToGrid w:val="0"/>
        <w:spacing w:line="540" w:lineRule="atLeast"/>
        <w:ind w:firstLineChars="200" w:firstLine="624"/>
      </w:pPr>
      <w:r w:rsidRPr="007C3229">
        <w:t>8.</w:t>
      </w:r>
      <w:r w:rsidRPr="007C3229">
        <w:t>此前未获得过</w:t>
      </w:r>
      <w:r w:rsidR="00354B37" w:rsidRPr="007C3229">
        <w:t>广东省派出类项目、广东省引进类项目、</w:t>
      </w:r>
      <w:r w:rsidRPr="007C3229">
        <w:t>博士后国（境）外交流项目</w:t>
      </w:r>
      <w:r w:rsidR="00DD6F07" w:rsidRPr="007C3229">
        <w:t>、</w:t>
      </w:r>
      <w:r w:rsidRPr="007C3229">
        <w:t>博士后创新人才支持计划资助</w:t>
      </w:r>
      <w:r w:rsidR="00703EBA" w:rsidRPr="007C3229">
        <w:t>，且入选后不再同时享受博士后日常经费资助</w:t>
      </w:r>
      <w:r w:rsidRPr="007C3229">
        <w:t>。</w:t>
      </w:r>
    </w:p>
    <w:p w:rsidR="006D382F" w:rsidRPr="007C3229" w:rsidRDefault="006D382F" w:rsidP="006D382F">
      <w:pPr>
        <w:adjustRightInd w:val="0"/>
        <w:snapToGrid w:val="0"/>
        <w:spacing w:line="540" w:lineRule="atLeast"/>
        <w:ind w:firstLineChars="200" w:firstLine="624"/>
      </w:pPr>
      <w:r w:rsidRPr="007C3229">
        <w:t>9.</w:t>
      </w:r>
      <w:r w:rsidRPr="007C3229">
        <w:t>获选人员派出时间计入博士后在站时间，其在国（境）外从事博士后研究时间不得少于</w:t>
      </w:r>
      <w:r w:rsidRPr="007C3229">
        <w:t>12</w:t>
      </w:r>
      <w:r w:rsidRPr="007C3229">
        <w:t>个月，在国内派出单位从事博士后研究时间不得少于</w:t>
      </w:r>
      <w:r w:rsidRPr="007C3229">
        <w:t>6</w:t>
      </w:r>
      <w:r w:rsidRPr="007C3229">
        <w:t>个月。</w:t>
      </w:r>
    </w:p>
    <w:p w:rsidR="00CF1AE6" w:rsidRPr="007C3229" w:rsidRDefault="00CF1AE6" w:rsidP="00CF1AE6">
      <w:pPr>
        <w:adjustRightInd w:val="0"/>
        <w:snapToGrid w:val="0"/>
        <w:spacing w:line="540" w:lineRule="atLeast"/>
        <w:ind w:firstLineChars="200" w:firstLine="626"/>
        <w:rPr>
          <w:b/>
        </w:rPr>
      </w:pPr>
      <w:r w:rsidRPr="007C3229">
        <w:rPr>
          <w:b/>
        </w:rPr>
        <w:t>三、申请程序</w:t>
      </w:r>
    </w:p>
    <w:p w:rsidR="00CF1AE6" w:rsidRPr="007C3229" w:rsidRDefault="00CF1AE6" w:rsidP="00CF1AE6">
      <w:pPr>
        <w:adjustRightInd w:val="0"/>
        <w:snapToGrid w:val="0"/>
        <w:spacing w:line="540" w:lineRule="atLeast"/>
        <w:ind w:firstLineChars="200" w:firstLine="624"/>
      </w:pPr>
      <w:r w:rsidRPr="007C3229">
        <w:t>（一）申请人提交材料</w:t>
      </w:r>
    </w:p>
    <w:p w:rsidR="0026634B" w:rsidRPr="007C3229" w:rsidRDefault="00134E82" w:rsidP="00CF1AE6">
      <w:pPr>
        <w:adjustRightInd w:val="0"/>
        <w:snapToGrid w:val="0"/>
        <w:spacing w:line="540" w:lineRule="atLeast"/>
        <w:ind w:firstLineChars="200" w:firstLine="624"/>
      </w:pPr>
      <w:r w:rsidRPr="007C3229">
        <w:t>申请人</w:t>
      </w:r>
      <w:r w:rsidR="00B33831" w:rsidRPr="007C3229">
        <w:t>于</w:t>
      </w:r>
      <w:r w:rsidR="001D0488" w:rsidRPr="007C3229">
        <w:rPr>
          <w:color w:val="632423" w:themeColor="accent2" w:themeShade="80"/>
        </w:rPr>
        <w:t>2022</w:t>
      </w:r>
      <w:r w:rsidR="0026634B" w:rsidRPr="007C3229">
        <w:rPr>
          <w:color w:val="632423" w:themeColor="accent2" w:themeShade="80"/>
        </w:rPr>
        <w:t>年</w:t>
      </w:r>
      <w:r w:rsidR="00B33831" w:rsidRPr="007C3229">
        <w:rPr>
          <w:color w:val="632423" w:themeColor="accent2" w:themeShade="80"/>
        </w:rPr>
        <w:t>2</w:t>
      </w:r>
      <w:r w:rsidR="00B33831" w:rsidRPr="007C3229">
        <w:rPr>
          <w:color w:val="632423" w:themeColor="accent2" w:themeShade="80"/>
        </w:rPr>
        <w:t>月</w:t>
      </w:r>
      <w:r w:rsidR="00B33831" w:rsidRPr="007C3229">
        <w:rPr>
          <w:color w:val="632423" w:themeColor="accent2" w:themeShade="80"/>
        </w:rPr>
        <w:t>1</w:t>
      </w:r>
      <w:r w:rsidR="002164D2" w:rsidRPr="007C3229">
        <w:rPr>
          <w:color w:val="632423" w:themeColor="accent2" w:themeShade="80"/>
        </w:rPr>
        <w:t>0</w:t>
      </w:r>
      <w:r w:rsidR="00B33831" w:rsidRPr="007C3229">
        <w:rPr>
          <w:color w:val="632423" w:themeColor="accent2" w:themeShade="80"/>
        </w:rPr>
        <w:t>日</w:t>
      </w:r>
      <w:r w:rsidR="0026634B" w:rsidRPr="007C3229">
        <w:t>起</w:t>
      </w:r>
      <w:r w:rsidRPr="007C3229">
        <w:t>登录中国博士</w:t>
      </w:r>
      <w:r w:rsidR="00DD6F07" w:rsidRPr="007C3229">
        <w:t>后网站</w:t>
      </w:r>
      <w:r w:rsidR="00B33831" w:rsidRPr="007C3229">
        <w:t>，进入中国博士后网上办公系统，在</w:t>
      </w:r>
      <w:r w:rsidR="00DD6F07" w:rsidRPr="007C3229">
        <w:t>“</w:t>
      </w:r>
      <w:r w:rsidR="00DD6F07" w:rsidRPr="007C3229">
        <w:t>国</w:t>
      </w:r>
      <w:r w:rsidR="0026634B" w:rsidRPr="007C3229">
        <w:t>（境）</w:t>
      </w:r>
      <w:r w:rsidR="00DD6F07" w:rsidRPr="007C3229">
        <w:t>外交流项目</w:t>
      </w:r>
      <w:r w:rsidR="00DD6F07" w:rsidRPr="007C3229">
        <w:t>”</w:t>
      </w:r>
      <w:r w:rsidR="00B33831" w:rsidRPr="007C3229">
        <w:t>中选择</w:t>
      </w:r>
      <w:r w:rsidR="00B33831" w:rsidRPr="007C3229">
        <w:t>“</w:t>
      </w:r>
      <w:r w:rsidR="00B33831" w:rsidRPr="007C3229">
        <w:t>派出项目</w:t>
      </w:r>
      <w:r w:rsidR="00B33831" w:rsidRPr="007C3229">
        <w:t>”</w:t>
      </w:r>
      <w:r w:rsidR="00B33831" w:rsidRPr="007C3229">
        <w:t>进行申报。并按提示要求填写相关申报信息、上传相关证明材料。</w:t>
      </w:r>
      <w:r w:rsidR="00FA0386" w:rsidRPr="007C3229">
        <w:t>相关电子版申请材料提交至所在单位的人事秘书。</w:t>
      </w:r>
    </w:p>
    <w:p w:rsidR="00CF1AE6" w:rsidRPr="007C3229" w:rsidRDefault="00CF1AE6" w:rsidP="00CF1AE6">
      <w:pPr>
        <w:adjustRightInd w:val="0"/>
        <w:snapToGrid w:val="0"/>
        <w:spacing w:line="540" w:lineRule="atLeast"/>
        <w:ind w:firstLineChars="200" w:firstLine="624"/>
      </w:pPr>
      <w:r w:rsidRPr="007C3229">
        <w:t>（二）</w:t>
      </w:r>
      <w:r w:rsidR="0026634B" w:rsidRPr="007C3229">
        <w:t>申请人所在单位审核</w:t>
      </w:r>
    </w:p>
    <w:p w:rsidR="0026634B" w:rsidRPr="007C3229" w:rsidRDefault="0026634B" w:rsidP="0026634B">
      <w:pPr>
        <w:adjustRightInd w:val="0"/>
        <w:snapToGrid w:val="0"/>
        <w:spacing w:line="540" w:lineRule="atLeast"/>
        <w:ind w:firstLineChars="200" w:firstLine="624"/>
      </w:pPr>
      <w:r w:rsidRPr="007C3229">
        <w:t>各单位汇总、审核申请材料，填写</w:t>
      </w:r>
      <w:r w:rsidR="001E10E6" w:rsidRPr="007C3229">
        <w:t>附件</w:t>
      </w:r>
      <w:r w:rsidR="00AC6B3D" w:rsidRPr="007C3229">
        <w:t>1</w:t>
      </w:r>
      <w:r w:rsidR="001E10E6" w:rsidRPr="007C3229">
        <w:t>-</w:t>
      </w:r>
      <w:r w:rsidRPr="007C3229">
        <w:t>《</w:t>
      </w:r>
      <w:r w:rsidR="001D0488" w:rsidRPr="007C3229">
        <w:t>2022</w:t>
      </w:r>
      <w:r w:rsidR="001E10E6" w:rsidRPr="007C3229">
        <w:t>年度博士后国际交流计划派出项目申报汇总表</w:t>
      </w:r>
      <w:proofErr w:type="gramStart"/>
      <w:r w:rsidR="001E10E6" w:rsidRPr="007C3229">
        <w:t>》</w:t>
      </w:r>
      <w:proofErr w:type="gramEnd"/>
      <w:r w:rsidRPr="007C3229">
        <w:t>，于</w:t>
      </w:r>
      <w:r w:rsidR="001D0488" w:rsidRPr="007C3229">
        <w:rPr>
          <w:color w:val="632423" w:themeColor="accent2" w:themeShade="80"/>
        </w:rPr>
        <w:t>2022</w:t>
      </w:r>
      <w:r w:rsidRPr="007C3229">
        <w:rPr>
          <w:color w:val="632423" w:themeColor="accent2" w:themeShade="80"/>
        </w:rPr>
        <w:t>年</w:t>
      </w:r>
      <w:r w:rsidR="008346A7" w:rsidRPr="007C3229">
        <w:rPr>
          <w:color w:val="632423" w:themeColor="accent2" w:themeShade="80"/>
        </w:rPr>
        <w:t>3</w:t>
      </w:r>
      <w:r w:rsidRPr="007C3229">
        <w:rPr>
          <w:color w:val="632423" w:themeColor="accent2" w:themeShade="80"/>
        </w:rPr>
        <w:t>月</w:t>
      </w:r>
      <w:r w:rsidR="008346A7" w:rsidRPr="007C3229">
        <w:rPr>
          <w:color w:val="632423" w:themeColor="accent2" w:themeShade="80"/>
        </w:rPr>
        <w:t>3</w:t>
      </w:r>
      <w:r w:rsidRPr="007C3229">
        <w:rPr>
          <w:color w:val="632423" w:themeColor="accent2" w:themeShade="80"/>
        </w:rPr>
        <w:t>1</w:t>
      </w:r>
      <w:r w:rsidRPr="007C3229">
        <w:rPr>
          <w:color w:val="632423" w:themeColor="accent2" w:themeShade="80"/>
        </w:rPr>
        <w:t>日</w:t>
      </w:r>
      <w:r w:rsidRPr="007C3229">
        <w:t>前按照下表要求</w:t>
      </w:r>
      <w:r w:rsidR="00F60BF6" w:rsidRPr="007C3229">
        <w:t>提交材料</w:t>
      </w:r>
      <w:r w:rsidRPr="007C3229">
        <w:t>。</w:t>
      </w:r>
    </w:p>
    <w:tbl>
      <w:tblPr>
        <w:tblStyle w:val="ae"/>
        <w:tblW w:w="0" w:type="auto"/>
        <w:tblLook w:val="04A0" w:firstRow="1" w:lastRow="0" w:firstColumn="1" w:lastColumn="0" w:noHBand="0" w:noVBand="1"/>
      </w:tblPr>
      <w:tblGrid>
        <w:gridCol w:w="1271"/>
        <w:gridCol w:w="7342"/>
      </w:tblGrid>
      <w:tr w:rsidR="0026634B" w:rsidRPr="007C3229" w:rsidTr="00617D9B">
        <w:trPr>
          <w:trHeight w:val="529"/>
        </w:trPr>
        <w:tc>
          <w:tcPr>
            <w:tcW w:w="1271" w:type="dxa"/>
            <w:vAlign w:val="center"/>
          </w:tcPr>
          <w:p w:rsidR="0026634B" w:rsidRPr="007C3229" w:rsidRDefault="0026634B" w:rsidP="00617D9B">
            <w:pPr>
              <w:snapToGrid w:val="0"/>
              <w:jc w:val="center"/>
              <w:rPr>
                <w:b/>
                <w:sz w:val="28"/>
                <w:szCs w:val="28"/>
              </w:rPr>
            </w:pPr>
            <w:r w:rsidRPr="007C3229">
              <w:rPr>
                <w:b/>
                <w:sz w:val="28"/>
                <w:szCs w:val="28"/>
              </w:rPr>
              <w:t>类型</w:t>
            </w:r>
          </w:p>
        </w:tc>
        <w:tc>
          <w:tcPr>
            <w:tcW w:w="7342" w:type="dxa"/>
            <w:vAlign w:val="center"/>
          </w:tcPr>
          <w:p w:rsidR="0026634B" w:rsidRPr="007C3229" w:rsidRDefault="0026634B" w:rsidP="00617D9B">
            <w:pPr>
              <w:snapToGrid w:val="0"/>
              <w:jc w:val="center"/>
              <w:rPr>
                <w:b/>
                <w:sz w:val="28"/>
                <w:szCs w:val="28"/>
              </w:rPr>
            </w:pPr>
            <w:r w:rsidRPr="007C3229">
              <w:rPr>
                <w:b/>
                <w:sz w:val="28"/>
                <w:szCs w:val="28"/>
              </w:rPr>
              <w:t>材料</w:t>
            </w:r>
          </w:p>
        </w:tc>
      </w:tr>
      <w:tr w:rsidR="0026634B" w:rsidRPr="007C3229" w:rsidTr="00617D9B">
        <w:trPr>
          <w:trHeight w:val="546"/>
        </w:trPr>
        <w:tc>
          <w:tcPr>
            <w:tcW w:w="1271" w:type="dxa"/>
            <w:vMerge w:val="restart"/>
            <w:vAlign w:val="center"/>
          </w:tcPr>
          <w:p w:rsidR="0026634B" w:rsidRPr="007C3229" w:rsidRDefault="0026634B" w:rsidP="00617D9B">
            <w:pPr>
              <w:snapToGrid w:val="0"/>
              <w:jc w:val="center"/>
              <w:rPr>
                <w:sz w:val="28"/>
                <w:szCs w:val="28"/>
              </w:rPr>
            </w:pPr>
            <w:r w:rsidRPr="007C3229">
              <w:rPr>
                <w:sz w:val="28"/>
                <w:szCs w:val="28"/>
              </w:rPr>
              <w:t>电子版材料</w:t>
            </w:r>
          </w:p>
        </w:tc>
        <w:tc>
          <w:tcPr>
            <w:tcW w:w="7342" w:type="dxa"/>
            <w:vAlign w:val="center"/>
          </w:tcPr>
          <w:p w:rsidR="0026634B" w:rsidRPr="007C3229" w:rsidRDefault="0026634B" w:rsidP="00617D9B">
            <w:pPr>
              <w:snapToGrid w:val="0"/>
              <w:rPr>
                <w:sz w:val="28"/>
                <w:szCs w:val="28"/>
              </w:rPr>
            </w:pPr>
            <w:r w:rsidRPr="007C3229">
              <w:rPr>
                <w:sz w:val="28"/>
                <w:szCs w:val="28"/>
              </w:rPr>
              <w:t xml:space="preserve">1. </w:t>
            </w:r>
            <w:r w:rsidR="001E10E6" w:rsidRPr="007C3229">
              <w:rPr>
                <w:sz w:val="28"/>
                <w:szCs w:val="28"/>
              </w:rPr>
              <w:t>2022</w:t>
            </w:r>
            <w:r w:rsidRPr="007C3229">
              <w:rPr>
                <w:sz w:val="28"/>
                <w:szCs w:val="28"/>
              </w:rPr>
              <w:t>年度博士后国际交流计划派出项目申报汇总表</w:t>
            </w:r>
          </w:p>
          <w:p w:rsidR="0026634B" w:rsidRPr="007C3229" w:rsidRDefault="0026634B" w:rsidP="00810A47">
            <w:pPr>
              <w:snapToGrid w:val="0"/>
              <w:rPr>
                <w:sz w:val="28"/>
                <w:szCs w:val="28"/>
              </w:rPr>
            </w:pPr>
            <w:r w:rsidRPr="007C3229">
              <w:rPr>
                <w:sz w:val="28"/>
                <w:szCs w:val="28"/>
              </w:rPr>
              <w:t>（</w:t>
            </w:r>
            <w:r w:rsidRPr="007C3229">
              <w:rPr>
                <w:sz w:val="28"/>
                <w:szCs w:val="28"/>
              </w:rPr>
              <w:t>Excel</w:t>
            </w:r>
            <w:r w:rsidRPr="007C3229">
              <w:rPr>
                <w:sz w:val="28"/>
                <w:szCs w:val="28"/>
              </w:rPr>
              <w:t>版本）</w:t>
            </w:r>
          </w:p>
          <w:p w:rsidR="0026634B" w:rsidRPr="007C3229" w:rsidRDefault="0026634B" w:rsidP="00617D9B">
            <w:pPr>
              <w:snapToGrid w:val="0"/>
              <w:rPr>
                <w:sz w:val="28"/>
                <w:szCs w:val="28"/>
              </w:rPr>
            </w:pPr>
            <w:r w:rsidRPr="007C3229">
              <w:rPr>
                <w:sz w:val="28"/>
                <w:szCs w:val="28"/>
              </w:rPr>
              <w:t>2.</w:t>
            </w:r>
            <w:r w:rsidR="001E10E6" w:rsidRPr="007C3229">
              <w:rPr>
                <w:sz w:val="28"/>
                <w:szCs w:val="28"/>
              </w:rPr>
              <w:t xml:space="preserve"> 2022</w:t>
            </w:r>
            <w:r w:rsidRPr="007C3229">
              <w:rPr>
                <w:sz w:val="28"/>
                <w:szCs w:val="28"/>
              </w:rPr>
              <w:t>年度博士后国际交流计划派出项目申报汇总表</w:t>
            </w:r>
          </w:p>
          <w:p w:rsidR="0026634B" w:rsidRPr="007C3229" w:rsidRDefault="0026634B" w:rsidP="00617D9B">
            <w:pPr>
              <w:snapToGrid w:val="0"/>
              <w:rPr>
                <w:sz w:val="28"/>
                <w:szCs w:val="28"/>
              </w:rPr>
            </w:pPr>
            <w:r w:rsidRPr="007C3229">
              <w:rPr>
                <w:sz w:val="28"/>
                <w:szCs w:val="28"/>
              </w:rPr>
              <w:t>（单位签字、盖章后，扫描成</w:t>
            </w:r>
            <w:r w:rsidRPr="007C3229">
              <w:rPr>
                <w:sz w:val="28"/>
                <w:szCs w:val="28"/>
              </w:rPr>
              <w:t>PDF</w:t>
            </w:r>
            <w:r w:rsidRPr="007C3229">
              <w:rPr>
                <w:sz w:val="28"/>
                <w:szCs w:val="28"/>
              </w:rPr>
              <w:t>版本）</w:t>
            </w:r>
          </w:p>
          <w:p w:rsidR="0026634B" w:rsidRPr="007C3229" w:rsidRDefault="00E80455" w:rsidP="00617D9B">
            <w:pPr>
              <w:snapToGrid w:val="0"/>
              <w:rPr>
                <w:rFonts w:hint="eastAsia"/>
                <w:sz w:val="28"/>
                <w:szCs w:val="28"/>
              </w:rPr>
            </w:pPr>
            <w:r w:rsidRPr="007C3229">
              <w:rPr>
                <w:sz w:val="28"/>
                <w:szCs w:val="28"/>
              </w:rPr>
              <w:t>3</w:t>
            </w:r>
            <w:r w:rsidR="0026634B" w:rsidRPr="007C3229">
              <w:rPr>
                <w:sz w:val="28"/>
                <w:szCs w:val="28"/>
              </w:rPr>
              <w:t>.</w:t>
            </w:r>
            <w:r w:rsidRPr="007C3229">
              <w:rPr>
                <w:sz w:val="28"/>
                <w:szCs w:val="28"/>
              </w:rPr>
              <w:t>承诺书</w:t>
            </w:r>
          </w:p>
          <w:p w:rsidR="0026634B" w:rsidRPr="007C3229" w:rsidRDefault="0026634B" w:rsidP="00617D9B">
            <w:pPr>
              <w:snapToGrid w:val="0"/>
              <w:rPr>
                <w:sz w:val="28"/>
                <w:szCs w:val="28"/>
              </w:rPr>
            </w:pPr>
            <w:r w:rsidRPr="007C3229">
              <w:rPr>
                <w:sz w:val="28"/>
                <w:szCs w:val="28"/>
              </w:rPr>
              <w:t>（申请人</w:t>
            </w:r>
            <w:r w:rsidR="00E80455" w:rsidRPr="007C3229">
              <w:rPr>
                <w:sz w:val="28"/>
                <w:szCs w:val="28"/>
              </w:rPr>
              <w:t>签字，合作导师签字，单位签字、盖章后，扫描成</w:t>
            </w:r>
            <w:r w:rsidR="00E80455" w:rsidRPr="007C3229">
              <w:rPr>
                <w:sz w:val="28"/>
                <w:szCs w:val="28"/>
              </w:rPr>
              <w:t>PDF</w:t>
            </w:r>
            <w:r w:rsidRPr="007C3229">
              <w:rPr>
                <w:sz w:val="28"/>
                <w:szCs w:val="28"/>
              </w:rPr>
              <w:t>版本）</w:t>
            </w:r>
          </w:p>
          <w:p w:rsidR="00810A47" w:rsidRPr="007C3229" w:rsidRDefault="00810A47" w:rsidP="00810A47">
            <w:pPr>
              <w:snapToGrid w:val="0"/>
              <w:rPr>
                <w:rFonts w:hint="eastAsia"/>
                <w:sz w:val="28"/>
                <w:szCs w:val="28"/>
              </w:rPr>
            </w:pPr>
            <w:r w:rsidRPr="007C3229">
              <w:rPr>
                <w:sz w:val="28"/>
                <w:szCs w:val="28"/>
              </w:rPr>
              <w:t>4.</w:t>
            </w:r>
            <w:r w:rsidR="0078088B">
              <w:rPr>
                <w:sz w:val="28"/>
                <w:szCs w:val="28"/>
              </w:rPr>
              <w:t>博士后国际交流计划派出项目申报表</w:t>
            </w:r>
            <w:bookmarkStart w:id="0" w:name="_GoBack"/>
            <w:bookmarkEnd w:id="0"/>
          </w:p>
          <w:p w:rsidR="00810A47" w:rsidRPr="007C3229" w:rsidRDefault="00810A47" w:rsidP="00810A47">
            <w:pPr>
              <w:snapToGrid w:val="0"/>
              <w:rPr>
                <w:sz w:val="28"/>
                <w:szCs w:val="28"/>
              </w:rPr>
            </w:pPr>
            <w:r w:rsidRPr="007C3229">
              <w:rPr>
                <w:sz w:val="28"/>
                <w:szCs w:val="28"/>
              </w:rPr>
              <w:t>（申请人签字，单位签字、盖章后，扫描成</w:t>
            </w:r>
            <w:r w:rsidRPr="007C3229">
              <w:rPr>
                <w:sz w:val="28"/>
                <w:szCs w:val="28"/>
              </w:rPr>
              <w:t>PDF</w:t>
            </w:r>
            <w:r w:rsidRPr="007C3229">
              <w:rPr>
                <w:sz w:val="28"/>
                <w:szCs w:val="28"/>
              </w:rPr>
              <w:t>版本）</w:t>
            </w:r>
          </w:p>
          <w:p w:rsidR="0026634B" w:rsidRPr="007C3229" w:rsidRDefault="00DC78A5" w:rsidP="00617D9B">
            <w:pPr>
              <w:snapToGrid w:val="0"/>
              <w:rPr>
                <w:sz w:val="28"/>
                <w:szCs w:val="28"/>
              </w:rPr>
            </w:pPr>
            <w:r w:rsidRPr="007C3229">
              <w:rPr>
                <w:sz w:val="28"/>
                <w:szCs w:val="28"/>
              </w:rPr>
              <w:t>5</w:t>
            </w:r>
            <w:r w:rsidR="0026634B" w:rsidRPr="007C3229">
              <w:rPr>
                <w:sz w:val="28"/>
                <w:szCs w:val="28"/>
              </w:rPr>
              <w:t>.</w:t>
            </w:r>
            <w:r w:rsidR="0026634B" w:rsidRPr="007C3229">
              <w:rPr>
                <w:sz w:val="28"/>
                <w:szCs w:val="28"/>
              </w:rPr>
              <w:t>相关证明材料（邀请函、</w:t>
            </w:r>
            <w:r w:rsidR="00F60BF6" w:rsidRPr="007C3229">
              <w:rPr>
                <w:sz w:val="28"/>
                <w:szCs w:val="28"/>
              </w:rPr>
              <w:t>博士学位证书</w:t>
            </w:r>
            <w:r w:rsidR="007D0304" w:rsidRPr="007C3229">
              <w:rPr>
                <w:sz w:val="28"/>
                <w:szCs w:val="28"/>
              </w:rPr>
              <w:t>、科研成果证明材料</w:t>
            </w:r>
            <w:r w:rsidR="0026634B" w:rsidRPr="007C3229">
              <w:rPr>
                <w:sz w:val="28"/>
                <w:szCs w:val="28"/>
              </w:rPr>
              <w:t>）</w:t>
            </w:r>
          </w:p>
          <w:p w:rsidR="0026634B" w:rsidRPr="007C3229" w:rsidRDefault="0026634B" w:rsidP="00617D9B">
            <w:pPr>
              <w:snapToGrid w:val="0"/>
              <w:rPr>
                <w:sz w:val="28"/>
                <w:szCs w:val="28"/>
              </w:rPr>
            </w:pPr>
            <w:r w:rsidRPr="007C3229">
              <w:rPr>
                <w:sz w:val="28"/>
                <w:szCs w:val="28"/>
              </w:rPr>
              <w:t>（</w:t>
            </w:r>
            <w:r w:rsidRPr="007C3229">
              <w:rPr>
                <w:sz w:val="28"/>
                <w:szCs w:val="28"/>
              </w:rPr>
              <w:t>PDF</w:t>
            </w:r>
            <w:r w:rsidRPr="007C3229">
              <w:rPr>
                <w:sz w:val="28"/>
                <w:szCs w:val="28"/>
              </w:rPr>
              <w:t>版本）</w:t>
            </w:r>
          </w:p>
          <w:p w:rsidR="0026634B" w:rsidRPr="007C3229" w:rsidRDefault="0026634B" w:rsidP="00617D9B">
            <w:pPr>
              <w:snapToGrid w:val="0"/>
              <w:rPr>
                <w:sz w:val="28"/>
                <w:szCs w:val="28"/>
              </w:rPr>
            </w:pPr>
          </w:p>
          <w:p w:rsidR="0026634B" w:rsidRPr="007C3229" w:rsidRDefault="0026634B" w:rsidP="00617D9B">
            <w:pPr>
              <w:rPr>
                <w:b/>
              </w:rPr>
            </w:pPr>
            <w:r w:rsidRPr="007C3229">
              <w:rPr>
                <w:b/>
                <w:sz w:val="28"/>
              </w:rPr>
              <w:t>（其中以上</w:t>
            </w:r>
            <w:r w:rsidR="00DC78A5" w:rsidRPr="007C3229">
              <w:rPr>
                <w:b/>
                <w:sz w:val="28"/>
              </w:rPr>
              <w:t xml:space="preserve"> 3-5</w:t>
            </w:r>
            <w:r w:rsidRPr="007C3229">
              <w:rPr>
                <w:b/>
                <w:sz w:val="28"/>
              </w:rPr>
              <w:t>一起压缩后以</w:t>
            </w:r>
            <w:r w:rsidRPr="007C3229">
              <w:rPr>
                <w:b/>
                <w:sz w:val="28"/>
              </w:rPr>
              <w:t>“</w:t>
            </w:r>
            <w:r w:rsidRPr="007C3229">
              <w:rPr>
                <w:b/>
                <w:sz w:val="28"/>
              </w:rPr>
              <w:t>院系名称</w:t>
            </w:r>
            <w:r w:rsidRPr="007C3229">
              <w:rPr>
                <w:b/>
                <w:sz w:val="28"/>
              </w:rPr>
              <w:t>-</w:t>
            </w:r>
            <w:r w:rsidRPr="007C3229">
              <w:rPr>
                <w:b/>
                <w:sz w:val="28"/>
              </w:rPr>
              <w:t>申请人姓名</w:t>
            </w:r>
            <w:r w:rsidRPr="007C3229">
              <w:rPr>
                <w:b/>
                <w:sz w:val="28"/>
              </w:rPr>
              <w:t>”</w:t>
            </w:r>
            <w:r w:rsidRPr="007C3229">
              <w:rPr>
                <w:b/>
                <w:sz w:val="28"/>
              </w:rPr>
              <w:t>命名）</w:t>
            </w:r>
          </w:p>
        </w:tc>
      </w:tr>
      <w:tr w:rsidR="0026634B" w:rsidRPr="007C3229" w:rsidTr="00617D9B">
        <w:trPr>
          <w:trHeight w:val="546"/>
        </w:trPr>
        <w:tc>
          <w:tcPr>
            <w:tcW w:w="1271" w:type="dxa"/>
            <w:vMerge/>
            <w:vAlign w:val="center"/>
          </w:tcPr>
          <w:p w:rsidR="0026634B" w:rsidRPr="007C3229" w:rsidRDefault="0026634B" w:rsidP="00617D9B">
            <w:pPr>
              <w:snapToGrid w:val="0"/>
              <w:jc w:val="center"/>
              <w:rPr>
                <w:sz w:val="28"/>
                <w:szCs w:val="28"/>
              </w:rPr>
            </w:pPr>
          </w:p>
        </w:tc>
        <w:tc>
          <w:tcPr>
            <w:tcW w:w="7342" w:type="dxa"/>
            <w:vAlign w:val="center"/>
          </w:tcPr>
          <w:p w:rsidR="0026634B" w:rsidRPr="007C3229" w:rsidRDefault="0026634B" w:rsidP="00617D9B">
            <w:pPr>
              <w:snapToGrid w:val="0"/>
              <w:rPr>
                <w:sz w:val="28"/>
                <w:szCs w:val="28"/>
              </w:rPr>
            </w:pPr>
            <w:r w:rsidRPr="007C3229">
              <w:rPr>
                <w:sz w:val="28"/>
                <w:szCs w:val="28"/>
              </w:rPr>
              <w:t>发至电子邮箱：</w:t>
            </w:r>
            <w:r w:rsidRPr="007C3229">
              <w:rPr>
                <w:sz w:val="28"/>
                <w:szCs w:val="28"/>
              </w:rPr>
              <w:t>postdoct@mail.sysu.edu.cn</w:t>
            </w:r>
          </w:p>
        </w:tc>
      </w:tr>
    </w:tbl>
    <w:p w:rsidR="00AB13C2" w:rsidRPr="007C3229" w:rsidRDefault="00AB13C2" w:rsidP="00AB13C2">
      <w:pPr>
        <w:adjustRightInd w:val="0"/>
        <w:snapToGrid w:val="0"/>
        <w:spacing w:line="540" w:lineRule="atLeast"/>
        <w:ind w:firstLineChars="200" w:firstLine="624"/>
      </w:pPr>
      <w:r w:rsidRPr="007C3229">
        <w:t>（三）遴选方式</w:t>
      </w:r>
    </w:p>
    <w:p w:rsidR="00AB13C2" w:rsidRPr="007C3229" w:rsidRDefault="00AB13C2" w:rsidP="00AB13C2">
      <w:pPr>
        <w:adjustRightInd w:val="0"/>
        <w:snapToGrid w:val="0"/>
        <w:spacing w:line="540" w:lineRule="atLeast"/>
        <w:ind w:firstLineChars="200" w:firstLine="624"/>
      </w:pPr>
      <w:r w:rsidRPr="007C3229">
        <w:t>全国博士后管委会办公室、中国博士后科学基金会组织专家评审，获选结果拟于</w:t>
      </w:r>
      <w:r w:rsidRPr="00DF20AC">
        <w:t>202</w:t>
      </w:r>
      <w:r w:rsidR="00A52B35" w:rsidRPr="00DF20AC">
        <w:t>2</w:t>
      </w:r>
      <w:r w:rsidRPr="00DF20AC">
        <w:t>年</w:t>
      </w:r>
      <w:r w:rsidRPr="00DF20AC">
        <w:t>5</w:t>
      </w:r>
      <w:r w:rsidRPr="00DF20AC">
        <w:t>月</w:t>
      </w:r>
      <w:r w:rsidRPr="007C3229">
        <w:t>下旬公布。</w:t>
      </w:r>
    </w:p>
    <w:p w:rsidR="00AB13C2" w:rsidRPr="007C3229" w:rsidRDefault="00AB13C2" w:rsidP="00AB13C2">
      <w:pPr>
        <w:adjustRightInd w:val="0"/>
        <w:snapToGrid w:val="0"/>
        <w:spacing w:line="540" w:lineRule="atLeast"/>
        <w:ind w:firstLineChars="200" w:firstLine="626"/>
        <w:rPr>
          <w:b/>
        </w:rPr>
      </w:pPr>
      <w:r w:rsidRPr="007C3229">
        <w:rPr>
          <w:b/>
        </w:rPr>
        <w:t>四、注意事项</w:t>
      </w:r>
    </w:p>
    <w:p w:rsidR="00AB13C2" w:rsidRPr="007C3229" w:rsidRDefault="00AB13C2" w:rsidP="00AB13C2">
      <w:pPr>
        <w:adjustRightInd w:val="0"/>
        <w:snapToGrid w:val="0"/>
        <w:spacing w:line="540" w:lineRule="exact"/>
        <w:ind w:firstLineChars="196" w:firstLine="611"/>
      </w:pPr>
      <w:r w:rsidRPr="007C3229">
        <w:t>1.</w:t>
      </w:r>
      <w:r w:rsidRPr="007C3229">
        <w:t>各单位注意时间节点，应将申请材料</w:t>
      </w:r>
      <w:r w:rsidR="00F6533D" w:rsidRPr="007C3229">
        <w:t>在</w:t>
      </w:r>
      <w:r w:rsidRPr="007C3229">
        <w:t>申报截止之日前提交，逾期不再受理。</w:t>
      </w:r>
    </w:p>
    <w:p w:rsidR="00F6533D" w:rsidRPr="007C3229" w:rsidRDefault="00F6533D" w:rsidP="00AB13C2">
      <w:pPr>
        <w:adjustRightInd w:val="0"/>
        <w:snapToGrid w:val="0"/>
        <w:spacing w:line="540" w:lineRule="exact"/>
        <w:ind w:firstLineChars="196" w:firstLine="611"/>
      </w:pPr>
      <w:r w:rsidRPr="007C3229">
        <w:t>2.“</w:t>
      </w:r>
      <w:r w:rsidRPr="007C3229">
        <w:t>派出项目</w:t>
      </w:r>
      <w:r w:rsidRPr="007C3229">
        <w:t>”</w:t>
      </w:r>
      <w:r w:rsidRPr="007C3229">
        <w:t>、</w:t>
      </w:r>
      <w:r w:rsidRPr="007C3229">
        <w:t>“</w:t>
      </w:r>
      <w:r w:rsidRPr="007C3229">
        <w:t>香江学者计划</w:t>
      </w:r>
      <w:r w:rsidRPr="007C3229">
        <w:t>”</w:t>
      </w:r>
      <w:r w:rsidRPr="007C3229">
        <w:t>和</w:t>
      </w:r>
      <w:r w:rsidRPr="007C3229">
        <w:t>“</w:t>
      </w:r>
      <w:r w:rsidRPr="007C3229">
        <w:t>澳门青年学者计划</w:t>
      </w:r>
      <w:r w:rsidRPr="007C3229">
        <w:t>”</w:t>
      </w:r>
      <w:r w:rsidRPr="007C3229">
        <w:t>为同期评审，申请人如同时申报上述项目，申报学科须为相同学科，评审时</w:t>
      </w:r>
      <w:r w:rsidRPr="007C3229">
        <w:t>“</w:t>
      </w:r>
      <w:r w:rsidRPr="007C3229">
        <w:t>派出项目</w:t>
      </w:r>
      <w:r w:rsidRPr="007C3229">
        <w:t>”</w:t>
      </w:r>
      <w:r w:rsidRPr="007C3229">
        <w:t>优先参评，</w:t>
      </w:r>
      <w:r w:rsidRPr="007C3229">
        <w:t>“</w:t>
      </w:r>
      <w:r w:rsidRPr="007C3229">
        <w:t>香江学者计划</w:t>
      </w:r>
      <w:r w:rsidRPr="007C3229">
        <w:t>”</w:t>
      </w:r>
      <w:r w:rsidRPr="007C3229">
        <w:t>和</w:t>
      </w:r>
      <w:r w:rsidRPr="007C3229">
        <w:t>“</w:t>
      </w:r>
      <w:r w:rsidRPr="007C3229">
        <w:t>澳门青年学者计划</w:t>
      </w:r>
      <w:r w:rsidRPr="007C3229">
        <w:t>”</w:t>
      </w:r>
      <w:r w:rsidRPr="007C3229">
        <w:t>按本人意愿排序参评。</w:t>
      </w:r>
    </w:p>
    <w:p w:rsidR="00AB13C2" w:rsidRPr="007C3229" w:rsidRDefault="00F6533D" w:rsidP="00AB13C2">
      <w:pPr>
        <w:adjustRightInd w:val="0"/>
        <w:snapToGrid w:val="0"/>
        <w:spacing w:line="540" w:lineRule="exact"/>
        <w:ind w:firstLineChars="196" w:firstLine="611"/>
      </w:pPr>
      <w:r w:rsidRPr="007C3229">
        <w:t>3</w:t>
      </w:r>
      <w:r w:rsidR="00AB13C2" w:rsidRPr="007C3229">
        <w:t>.</w:t>
      </w:r>
      <w:r w:rsidR="00AB13C2" w:rsidRPr="007C3229">
        <w:t>获资助人员须在获选通知印发之日起</w:t>
      </w:r>
      <w:r w:rsidR="00AB13C2" w:rsidRPr="007C3229">
        <w:t>6</w:t>
      </w:r>
      <w:r w:rsidR="00AB13C2" w:rsidRPr="007C3229">
        <w:t>个月内赴国（境）外开始博士后研究工作，否则视为自动放弃。</w:t>
      </w:r>
      <w:r w:rsidR="00AC6B3D" w:rsidRPr="007C3229">
        <w:t>如因新冠肺炎疫情等不可</w:t>
      </w:r>
      <w:proofErr w:type="gramStart"/>
      <w:r w:rsidR="00AC6B3D" w:rsidRPr="007C3229">
        <w:t>抗因素</w:t>
      </w:r>
      <w:proofErr w:type="gramEnd"/>
      <w:r w:rsidR="00AC6B3D" w:rsidRPr="007C3229">
        <w:t>无法按期开展研究工作，获选人员须及时向所在单位和学校说明情况，学校将结合申请人</w:t>
      </w:r>
      <w:r w:rsidR="00E80455" w:rsidRPr="007C3229">
        <w:t>的</w:t>
      </w:r>
      <w:r w:rsidR="00AC6B3D" w:rsidRPr="007C3229">
        <w:t>整体情况及学校管理规定给予相应意见，并将意见提交至中国博士后科学基金会报备，否则视为自动放弃。</w:t>
      </w:r>
    </w:p>
    <w:p w:rsidR="00AB13C2" w:rsidRPr="007C3229" w:rsidRDefault="00F6533D" w:rsidP="00AB13C2">
      <w:pPr>
        <w:adjustRightInd w:val="0"/>
        <w:snapToGrid w:val="0"/>
        <w:spacing w:line="540" w:lineRule="exact"/>
        <w:ind w:firstLineChars="196" w:firstLine="611"/>
      </w:pPr>
      <w:r w:rsidRPr="007C3229">
        <w:t>4</w:t>
      </w:r>
      <w:r w:rsidR="00AB13C2" w:rsidRPr="007C3229">
        <w:t>.</w:t>
      </w:r>
      <w:r w:rsidR="00AB13C2" w:rsidRPr="007C3229">
        <w:t>获资助人员按照《全国博士后管委会办公室关于印发博士后国际交流计划实施细则的通知》（博管办〔</w:t>
      </w:r>
      <w:r w:rsidR="00AB13C2" w:rsidRPr="007C3229">
        <w:t>2013</w:t>
      </w:r>
      <w:r w:rsidR="00AB13C2" w:rsidRPr="007C3229">
        <w:t>〕</w:t>
      </w:r>
      <w:r w:rsidR="00AB13C2" w:rsidRPr="007C3229">
        <w:t>77</w:t>
      </w:r>
      <w:r w:rsidR="00AB13C2" w:rsidRPr="007C3229">
        <w:t>号）中的有关规定管理。</w:t>
      </w:r>
    </w:p>
    <w:p w:rsidR="00134E82" w:rsidRPr="007C3229" w:rsidRDefault="00F6533D" w:rsidP="00AB13C2">
      <w:pPr>
        <w:adjustRightInd w:val="0"/>
        <w:snapToGrid w:val="0"/>
        <w:spacing w:line="540" w:lineRule="atLeast"/>
        <w:ind w:firstLineChars="200" w:firstLine="624"/>
      </w:pPr>
      <w:r w:rsidRPr="007C3229">
        <w:t>5</w:t>
      </w:r>
      <w:r w:rsidR="00AB13C2" w:rsidRPr="007C3229">
        <w:t>.</w:t>
      </w:r>
      <w:r w:rsidR="00AB13C2" w:rsidRPr="007C3229">
        <w:t>申报时未提交博士学位证书的获资助人员，进站时设站单位应核实其学位证书。如无学位证书，应报全国博士后管委会办公室取消其获选资格，不得办理进站手续。</w:t>
      </w:r>
    </w:p>
    <w:p w:rsidR="00AB13C2" w:rsidRPr="007C3229" w:rsidRDefault="00F6533D" w:rsidP="00AB13C2">
      <w:pPr>
        <w:adjustRightInd w:val="0"/>
        <w:snapToGrid w:val="0"/>
        <w:spacing w:line="540" w:lineRule="atLeast"/>
        <w:ind w:firstLineChars="200" w:firstLine="624"/>
      </w:pPr>
      <w:r w:rsidRPr="007C3229">
        <w:t>6</w:t>
      </w:r>
      <w:r w:rsidR="00AB13C2" w:rsidRPr="007C3229">
        <w:t>.</w:t>
      </w:r>
      <w:r w:rsidR="00AB13C2" w:rsidRPr="007C3229">
        <w:t>如获资助人员放弃资助或退站，须将剩余经费及时退回。</w:t>
      </w:r>
    </w:p>
    <w:p w:rsidR="00A52B35" w:rsidRPr="007C3229" w:rsidRDefault="00A52B35" w:rsidP="00AB13C2">
      <w:pPr>
        <w:adjustRightInd w:val="0"/>
        <w:snapToGrid w:val="0"/>
        <w:spacing w:line="540" w:lineRule="atLeast"/>
        <w:ind w:firstLineChars="200" w:firstLine="624"/>
      </w:pPr>
      <w:r w:rsidRPr="007C3229">
        <w:t>7.</w:t>
      </w:r>
      <w:r w:rsidRPr="007C3229">
        <w:t>获资助人员在国（境）外完成科研任务后，须在派出时间结束前按时返校，学校不受理派出时间的延长申请。</w:t>
      </w:r>
    </w:p>
    <w:p w:rsidR="00CF1AE6" w:rsidRPr="007C3229" w:rsidRDefault="00CF1AE6" w:rsidP="00CF1AE6">
      <w:pPr>
        <w:adjustRightInd w:val="0"/>
        <w:snapToGrid w:val="0"/>
        <w:spacing w:line="540" w:lineRule="exact"/>
        <w:ind w:firstLine="645"/>
        <w:rPr>
          <w:szCs w:val="32"/>
        </w:rPr>
      </w:pPr>
      <w:r w:rsidRPr="007C3229">
        <w:rPr>
          <w:szCs w:val="32"/>
        </w:rPr>
        <w:t>特此通知。</w:t>
      </w:r>
    </w:p>
    <w:p w:rsidR="00CF1AE6" w:rsidRPr="007C3229" w:rsidRDefault="00CF1AE6" w:rsidP="00CF1AE6">
      <w:pPr>
        <w:adjustRightInd w:val="0"/>
        <w:snapToGrid w:val="0"/>
        <w:spacing w:line="540" w:lineRule="exact"/>
        <w:ind w:firstLineChars="200" w:firstLine="624"/>
        <w:rPr>
          <w:szCs w:val="32"/>
        </w:rPr>
      </w:pPr>
    </w:p>
    <w:p w:rsidR="00CF1AE6" w:rsidRPr="007C3229" w:rsidRDefault="00CF1AE6" w:rsidP="00DD6F07">
      <w:pPr>
        <w:adjustRightInd w:val="0"/>
        <w:snapToGrid w:val="0"/>
        <w:spacing w:line="540" w:lineRule="exact"/>
        <w:ind w:firstLineChars="200" w:firstLine="624"/>
        <w:rPr>
          <w:szCs w:val="32"/>
        </w:rPr>
      </w:pPr>
      <w:r w:rsidRPr="007C3229">
        <w:rPr>
          <w:szCs w:val="32"/>
        </w:rPr>
        <w:t>附件：</w:t>
      </w:r>
      <w:r w:rsidRPr="007C3229">
        <w:rPr>
          <w:szCs w:val="32"/>
        </w:rPr>
        <w:t>1.</w:t>
      </w:r>
      <w:r w:rsidR="00F6533D" w:rsidRPr="007C3229">
        <w:t xml:space="preserve"> </w:t>
      </w:r>
      <w:r w:rsidR="003417D1" w:rsidRPr="007C3229">
        <w:rPr>
          <w:szCs w:val="32"/>
        </w:rPr>
        <w:t>2022</w:t>
      </w:r>
      <w:r w:rsidR="00F6533D" w:rsidRPr="007C3229">
        <w:rPr>
          <w:szCs w:val="32"/>
        </w:rPr>
        <w:t>年度博士后国际交流计划派出项目申报汇总表</w:t>
      </w:r>
    </w:p>
    <w:p w:rsidR="0005337C" w:rsidRPr="007C3229" w:rsidRDefault="0005337C" w:rsidP="00DD6F07">
      <w:pPr>
        <w:adjustRightInd w:val="0"/>
        <w:snapToGrid w:val="0"/>
        <w:spacing w:line="540" w:lineRule="exact"/>
        <w:ind w:firstLineChars="200" w:firstLine="624"/>
        <w:rPr>
          <w:szCs w:val="32"/>
        </w:rPr>
      </w:pPr>
      <w:r w:rsidRPr="007C3229">
        <w:rPr>
          <w:szCs w:val="32"/>
        </w:rPr>
        <w:t xml:space="preserve">     </w:t>
      </w:r>
      <w:r w:rsidR="00512953" w:rsidRPr="007C3229">
        <w:rPr>
          <w:szCs w:val="32"/>
        </w:rPr>
        <w:t xml:space="preserve"> </w:t>
      </w:r>
      <w:r w:rsidRPr="007C3229">
        <w:rPr>
          <w:szCs w:val="32"/>
        </w:rPr>
        <w:t>2.</w:t>
      </w:r>
      <w:r w:rsidR="00512953" w:rsidRPr="007C3229">
        <w:rPr>
          <w:szCs w:val="32"/>
        </w:rPr>
        <w:t>承诺书</w:t>
      </w:r>
    </w:p>
    <w:p w:rsidR="00CF1AE6" w:rsidRPr="007C3229" w:rsidRDefault="00CF1AE6" w:rsidP="00CF1AE6">
      <w:pPr>
        <w:adjustRightInd w:val="0"/>
        <w:snapToGrid w:val="0"/>
        <w:spacing w:line="540" w:lineRule="exact"/>
        <w:jc w:val="right"/>
        <w:rPr>
          <w:szCs w:val="32"/>
        </w:rPr>
      </w:pPr>
    </w:p>
    <w:p w:rsidR="00CF1AE6" w:rsidRPr="007C3229" w:rsidRDefault="00CF1AE6" w:rsidP="00CF1AE6">
      <w:pPr>
        <w:adjustRightInd w:val="0"/>
        <w:snapToGrid w:val="0"/>
        <w:spacing w:line="540" w:lineRule="exact"/>
        <w:jc w:val="right"/>
        <w:rPr>
          <w:szCs w:val="32"/>
        </w:rPr>
      </w:pPr>
    </w:p>
    <w:p w:rsidR="00CF1AE6" w:rsidRPr="007C3229" w:rsidRDefault="00CF1AE6" w:rsidP="00CF1AE6">
      <w:pPr>
        <w:adjustRightInd w:val="0"/>
        <w:snapToGrid w:val="0"/>
        <w:spacing w:line="540" w:lineRule="exact"/>
        <w:jc w:val="right"/>
        <w:rPr>
          <w:szCs w:val="32"/>
        </w:rPr>
      </w:pPr>
    </w:p>
    <w:p w:rsidR="00CF1AE6" w:rsidRPr="007C3229" w:rsidRDefault="00F6533D" w:rsidP="00F6533D">
      <w:pPr>
        <w:wordWrap w:val="0"/>
        <w:adjustRightInd w:val="0"/>
        <w:snapToGrid w:val="0"/>
        <w:spacing w:line="540" w:lineRule="exact"/>
        <w:ind w:right="624"/>
        <w:jc w:val="right"/>
        <w:rPr>
          <w:szCs w:val="32"/>
        </w:rPr>
      </w:pPr>
      <w:r w:rsidRPr="007C3229">
        <w:rPr>
          <w:szCs w:val="32"/>
        </w:rPr>
        <w:t>人力资源管理处</w:t>
      </w:r>
    </w:p>
    <w:p w:rsidR="00CF1AE6" w:rsidRPr="007C3229" w:rsidRDefault="00B33831" w:rsidP="00CF1AE6">
      <w:pPr>
        <w:wordWrap w:val="0"/>
        <w:adjustRightInd w:val="0"/>
        <w:snapToGrid w:val="0"/>
        <w:spacing w:line="540" w:lineRule="exact"/>
        <w:jc w:val="right"/>
        <w:rPr>
          <w:szCs w:val="32"/>
        </w:rPr>
      </w:pPr>
      <w:r w:rsidRPr="007C3229">
        <w:rPr>
          <w:szCs w:val="32"/>
        </w:rPr>
        <w:t>2021</w:t>
      </w:r>
      <w:r w:rsidR="00CF1AE6" w:rsidRPr="007C3229">
        <w:rPr>
          <w:szCs w:val="32"/>
        </w:rPr>
        <w:t>年</w:t>
      </w:r>
      <w:r w:rsidR="00145A20" w:rsidRPr="007C3229">
        <w:rPr>
          <w:szCs w:val="32"/>
        </w:rPr>
        <w:t>2</w:t>
      </w:r>
      <w:r w:rsidR="00CF1AE6" w:rsidRPr="007C3229">
        <w:rPr>
          <w:szCs w:val="32"/>
        </w:rPr>
        <w:t>月</w:t>
      </w:r>
      <w:r w:rsidR="00145A20" w:rsidRPr="007C3229">
        <w:rPr>
          <w:szCs w:val="32"/>
        </w:rPr>
        <w:t>7</w:t>
      </w:r>
      <w:r w:rsidR="00CF1AE6" w:rsidRPr="007C3229">
        <w:rPr>
          <w:szCs w:val="32"/>
        </w:rPr>
        <w:t>日</w:t>
      </w:r>
      <w:r w:rsidR="00CF1AE6" w:rsidRPr="007C3229">
        <w:rPr>
          <w:szCs w:val="32"/>
        </w:rPr>
        <w:t xml:space="preserve">    </w:t>
      </w:r>
    </w:p>
    <w:p w:rsidR="00CF1AE6" w:rsidRPr="007C3229" w:rsidRDefault="00CF1AE6" w:rsidP="00CF1AE6">
      <w:pPr>
        <w:adjustRightInd w:val="0"/>
        <w:snapToGrid w:val="0"/>
        <w:spacing w:line="540" w:lineRule="exact"/>
        <w:ind w:firstLineChars="1700" w:firstLine="5300"/>
        <w:rPr>
          <w:szCs w:val="32"/>
        </w:rPr>
      </w:pPr>
    </w:p>
    <w:p w:rsidR="00B647F4" w:rsidRPr="007C3229" w:rsidRDefault="00CF1AE6" w:rsidP="00145A20">
      <w:pPr>
        <w:adjustRightInd w:val="0"/>
        <w:snapToGrid w:val="0"/>
        <w:spacing w:line="540" w:lineRule="exact"/>
        <w:ind w:firstLineChars="200" w:firstLine="624"/>
        <w:jc w:val="left"/>
        <w:rPr>
          <w:rFonts w:eastAsia="黑体"/>
        </w:rPr>
      </w:pPr>
      <w:r w:rsidRPr="007C3229">
        <w:rPr>
          <w:szCs w:val="32"/>
        </w:rPr>
        <w:t>（联系人：王静，</w:t>
      </w:r>
      <w:r w:rsidR="00B25AD1" w:rsidRPr="007C3229">
        <w:rPr>
          <w:szCs w:val="32"/>
        </w:rPr>
        <w:t>郑重，</w:t>
      </w:r>
      <w:r w:rsidRPr="007C3229">
        <w:rPr>
          <w:szCs w:val="32"/>
        </w:rPr>
        <w:t>联系电话：</w:t>
      </w:r>
      <w:r w:rsidRPr="007C3229">
        <w:rPr>
          <w:szCs w:val="32"/>
        </w:rPr>
        <w:t>020-84112914</w:t>
      </w:r>
      <w:r w:rsidR="00B25AD1" w:rsidRPr="007C3229">
        <w:rPr>
          <w:szCs w:val="32"/>
        </w:rPr>
        <w:t>，</w:t>
      </w:r>
      <w:r w:rsidR="00B25AD1" w:rsidRPr="007C3229">
        <w:rPr>
          <w:szCs w:val="32"/>
        </w:rPr>
        <w:t>020-84112970</w:t>
      </w:r>
      <w:r w:rsidRPr="007C3229">
        <w:rPr>
          <w:szCs w:val="32"/>
        </w:rPr>
        <w:t>）</w:t>
      </w:r>
    </w:p>
    <w:sectPr w:rsidR="00B647F4" w:rsidRPr="007C3229" w:rsidSect="00047AA4">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4139" w:rsidRDefault="00A94139" w:rsidP="002D2105">
      <w:r>
        <w:separator/>
      </w:r>
    </w:p>
  </w:endnote>
  <w:endnote w:type="continuationSeparator" w:id="0">
    <w:p w:rsidR="00A94139" w:rsidRDefault="00A94139"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CE76E375-6AE9-4169-8C41-FFEC50BA4FD2}"/>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593021E9-F595-45A5-94F2-F65757D0B729}"/>
    <w:embedBold r:id="rId3" w:subsetted="1" w:fontKey="{A4AE0B35-A346-447A-9F31-1FD30CE1BACA}"/>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4" w:fontKey="{A1A5CCB6-6B26-451C-A928-08AAEB3A2345}"/>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78088B" w:rsidRPr="0078088B">
          <w:rPr>
            <w:rFonts w:ascii="Times New Roman" w:hAnsi="Times New Roman" w:cs="Times New Roman"/>
            <w:noProof/>
            <w:sz w:val="28"/>
            <w:szCs w:val="28"/>
            <w:lang w:val="zh-CN"/>
          </w:rPr>
          <w:t>4</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78088B" w:rsidRPr="0078088B">
          <w:rPr>
            <w:rFonts w:ascii="Times New Roman" w:hAnsi="Times New Roman" w:cs="Times New Roman"/>
            <w:noProof/>
            <w:sz w:val="28"/>
            <w:szCs w:val="28"/>
            <w:lang w:val="zh-CN"/>
          </w:rPr>
          <w:t>5</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4139" w:rsidRDefault="00A94139" w:rsidP="002D2105">
      <w:r>
        <w:separator/>
      </w:r>
    </w:p>
  </w:footnote>
  <w:footnote w:type="continuationSeparator" w:id="0">
    <w:p w:rsidR="00A94139" w:rsidRDefault="00A94139" w:rsidP="002D21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3481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14B72"/>
    <w:rsid w:val="00030B15"/>
    <w:rsid w:val="00047AA4"/>
    <w:rsid w:val="0005337C"/>
    <w:rsid w:val="000A6740"/>
    <w:rsid w:val="000D688E"/>
    <w:rsid w:val="000D6A64"/>
    <w:rsid w:val="000E3BC9"/>
    <w:rsid w:val="001001BF"/>
    <w:rsid w:val="00111158"/>
    <w:rsid w:val="00122740"/>
    <w:rsid w:val="00134E82"/>
    <w:rsid w:val="00137BA5"/>
    <w:rsid w:val="00145A20"/>
    <w:rsid w:val="00180691"/>
    <w:rsid w:val="00192A77"/>
    <w:rsid w:val="001A15AC"/>
    <w:rsid w:val="001A3106"/>
    <w:rsid w:val="001A4D7B"/>
    <w:rsid w:val="001B2074"/>
    <w:rsid w:val="001C4193"/>
    <w:rsid w:val="001C6C10"/>
    <w:rsid w:val="001D0488"/>
    <w:rsid w:val="001E10E6"/>
    <w:rsid w:val="001E46D7"/>
    <w:rsid w:val="00216360"/>
    <w:rsid w:val="002164D2"/>
    <w:rsid w:val="00221B66"/>
    <w:rsid w:val="00251D5E"/>
    <w:rsid w:val="00255631"/>
    <w:rsid w:val="00262190"/>
    <w:rsid w:val="00262F8B"/>
    <w:rsid w:val="00265CBA"/>
    <w:rsid w:val="0026634B"/>
    <w:rsid w:val="00277256"/>
    <w:rsid w:val="002D2105"/>
    <w:rsid w:val="002E2A09"/>
    <w:rsid w:val="002F0783"/>
    <w:rsid w:val="0030202D"/>
    <w:rsid w:val="0030763D"/>
    <w:rsid w:val="00310A7F"/>
    <w:rsid w:val="00330A72"/>
    <w:rsid w:val="003417D1"/>
    <w:rsid w:val="003539FC"/>
    <w:rsid w:val="00354B37"/>
    <w:rsid w:val="00387133"/>
    <w:rsid w:val="003A3701"/>
    <w:rsid w:val="003C4BE5"/>
    <w:rsid w:val="003D2FE4"/>
    <w:rsid w:val="003D4369"/>
    <w:rsid w:val="00406824"/>
    <w:rsid w:val="00445496"/>
    <w:rsid w:val="004547EE"/>
    <w:rsid w:val="00455838"/>
    <w:rsid w:val="00465033"/>
    <w:rsid w:val="00470269"/>
    <w:rsid w:val="00484FE5"/>
    <w:rsid w:val="004940C7"/>
    <w:rsid w:val="004C5FBC"/>
    <w:rsid w:val="00512953"/>
    <w:rsid w:val="00532479"/>
    <w:rsid w:val="00590E94"/>
    <w:rsid w:val="005A02CB"/>
    <w:rsid w:val="005A4719"/>
    <w:rsid w:val="005C4CCD"/>
    <w:rsid w:val="00631B8E"/>
    <w:rsid w:val="00633F67"/>
    <w:rsid w:val="00640522"/>
    <w:rsid w:val="00661207"/>
    <w:rsid w:val="00680E17"/>
    <w:rsid w:val="006D382F"/>
    <w:rsid w:val="00703EBA"/>
    <w:rsid w:val="00731D69"/>
    <w:rsid w:val="00745D45"/>
    <w:rsid w:val="0078088B"/>
    <w:rsid w:val="007829A2"/>
    <w:rsid w:val="007C31B7"/>
    <w:rsid w:val="007C3229"/>
    <w:rsid w:val="007D0304"/>
    <w:rsid w:val="007D2BC8"/>
    <w:rsid w:val="007F1A60"/>
    <w:rsid w:val="00804651"/>
    <w:rsid w:val="00810A47"/>
    <w:rsid w:val="00812A08"/>
    <w:rsid w:val="008171B0"/>
    <w:rsid w:val="008346A7"/>
    <w:rsid w:val="00837DEA"/>
    <w:rsid w:val="0085406F"/>
    <w:rsid w:val="00855E17"/>
    <w:rsid w:val="0086691F"/>
    <w:rsid w:val="00885C5E"/>
    <w:rsid w:val="00886BF3"/>
    <w:rsid w:val="0088746A"/>
    <w:rsid w:val="008A57A9"/>
    <w:rsid w:val="008A7B50"/>
    <w:rsid w:val="008B31D1"/>
    <w:rsid w:val="008F44B5"/>
    <w:rsid w:val="00900508"/>
    <w:rsid w:val="009007FF"/>
    <w:rsid w:val="009106E6"/>
    <w:rsid w:val="00913109"/>
    <w:rsid w:val="0093102A"/>
    <w:rsid w:val="009C4BC7"/>
    <w:rsid w:val="009E1217"/>
    <w:rsid w:val="009E6AFC"/>
    <w:rsid w:val="009F7B0F"/>
    <w:rsid w:val="00A14F7B"/>
    <w:rsid w:val="00A25DC7"/>
    <w:rsid w:val="00A52B35"/>
    <w:rsid w:val="00A64785"/>
    <w:rsid w:val="00A72919"/>
    <w:rsid w:val="00A915EA"/>
    <w:rsid w:val="00A929EF"/>
    <w:rsid w:val="00A94139"/>
    <w:rsid w:val="00AA4FEE"/>
    <w:rsid w:val="00AB13C2"/>
    <w:rsid w:val="00AB7102"/>
    <w:rsid w:val="00AC6B3D"/>
    <w:rsid w:val="00AF18DA"/>
    <w:rsid w:val="00AF2D96"/>
    <w:rsid w:val="00B1657A"/>
    <w:rsid w:val="00B25AD1"/>
    <w:rsid w:val="00B33831"/>
    <w:rsid w:val="00B360BA"/>
    <w:rsid w:val="00B450EC"/>
    <w:rsid w:val="00B647F4"/>
    <w:rsid w:val="00B83DF7"/>
    <w:rsid w:val="00BD0D4A"/>
    <w:rsid w:val="00BD0D5D"/>
    <w:rsid w:val="00BF3C6E"/>
    <w:rsid w:val="00BF7B90"/>
    <w:rsid w:val="00C143EB"/>
    <w:rsid w:val="00C17A79"/>
    <w:rsid w:val="00C30E21"/>
    <w:rsid w:val="00C97182"/>
    <w:rsid w:val="00CB1DFF"/>
    <w:rsid w:val="00CC443F"/>
    <w:rsid w:val="00CD4C33"/>
    <w:rsid w:val="00CF1AE6"/>
    <w:rsid w:val="00D0318A"/>
    <w:rsid w:val="00D12D05"/>
    <w:rsid w:val="00D27289"/>
    <w:rsid w:val="00D65E9F"/>
    <w:rsid w:val="00D867AE"/>
    <w:rsid w:val="00D9127E"/>
    <w:rsid w:val="00DC78A5"/>
    <w:rsid w:val="00DD0D46"/>
    <w:rsid w:val="00DD29A6"/>
    <w:rsid w:val="00DD6F07"/>
    <w:rsid w:val="00DE1946"/>
    <w:rsid w:val="00DF07D8"/>
    <w:rsid w:val="00DF149D"/>
    <w:rsid w:val="00DF20AC"/>
    <w:rsid w:val="00E04624"/>
    <w:rsid w:val="00E13797"/>
    <w:rsid w:val="00E24535"/>
    <w:rsid w:val="00E34E53"/>
    <w:rsid w:val="00E4143B"/>
    <w:rsid w:val="00E47A39"/>
    <w:rsid w:val="00E546B9"/>
    <w:rsid w:val="00E80455"/>
    <w:rsid w:val="00E81587"/>
    <w:rsid w:val="00E85A0E"/>
    <w:rsid w:val="00E877E1"/>
    <w:rsid w:val="00EE479A"/>
    <w:rsid w:val="00EF0F70"/>
    <w:rsid w:val="00EF3A7A"/>
    <w:rsid w:val="00F10BD3"/>
    <w:rsid w:val="00F27225"/>
    <w:rsid w:val="00F34512"/>
    <w:rsid w:val="00F40255"/>
    <w:rsid w:val="00F52ABD"/>
    <w:rsid w:val="00F60BF6"/>
    <w:rsid w:val="00F6533D"/>
    <w:rsid w:val="00FA0386"/>
    <w:rsid w:val="00FC3FDF"/>
    <w:rsid w:val="00FD561B"/>
    <w:rsid w:val="00FE24A2"/>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5C92D106"/>
  <w15:docId w15:val="{3871585C-2134-442E-A474-888F1A58C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631"/>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2105"/>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 字符"/>
    <w:basedOn w:val="a0"/>
    <w:link w:val="a3"/>
    <w:uiPriority w:val="99"/>
    <w:rsid w:val="002D2105"/>
    <w:rPr>
      <w:sz w:val="18"/>
      <w:szCs w:val="18"/>
    </w:rPr>
  </w:style>
  <w:style w:type="paragraph" w:styleId="a5">
    <w:name w:val="footer"/>
    <w:basedOn w:val="a"/>
    <w:link w:val="a6"/>
    <w:uiPriority w:val="99"/>
    <w:unhideWhenUsed/>
    <w:rsid w:val="002D2105"/>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adjustRightInd w:val="0"/>
      <w:snapToGrid w:val="0"/>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adjustRightInd w:val="0"/>
      <w:snapToGrid w:val="0"/>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table" w:styleId="ae">
    <w:name w:val="Table Grid"/>
    <w:basedOn w:val="a1"/>
    <w:uiPriority w:val="59"/>
    <w:rsid w:val="00CF1AE6"/>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6634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B52133-EB05-46FE-9D15-8BB6731BB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632</TotalTime>
  <Pages>5</Pages>
  <Words>354</Words>
  <Characters>2020</Characters>
  <Application>Microsoft Office Word</Application>
  <DocSecurity>0</DocSecurity>
  <Lines>16</Lines>
  <Paragraphs>4</Paragraphs>
  <ScaleCrop>false</ScaleCrop>
  <Company>SYSU</Company>
  <LinksUpToDate>false</LinksUpToDate>
  <CharactersWithSpaces>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wj</cp:lastModifiedBy>
  <cp:revision>52</cp:revision>
  <cp:lastPrinted>2016-11-03T09:16:00Z</cp:lastPrinted>
  <dcterms:created xsi:type="dcterms:W3CDTF">2018-04-16T02:40:00Z</dcterms:created>
  <dcterms:modified xsi:type="dcterms:W3CDTF">2022-02-07T08:27:00Z</dcterms:modified>
</cp:coreProperties>
</file>