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3A3701" w:rsidRPr="00D62BC0" w:rsidP="00886BF3">
      <w:pPr>
        <w:adjustRightInd w:val="0"/>
        <w:snapToGrid w:val="0"/>
        <w:spacing w:line="540" w:lineRule="atLeast"/>
        <w:rPr>
          <w:rFonts w:eastAsia="黑体"/>
        </w:rPr>
      </w:pPr>
      <w:r w:rsidRPr="00D62BC0">
        <w:rPr>
          <w:rFonts w:eastAsia="黑体"/>
          <w:noProof/>
        </w:rPr>
        <mc:AlternateContent>
          <mc:Choice Requires="wps">
            <w:drawing>
              <wp:anchor distT="0" distB="0" distL="114300" distR="114300" simplePos="0" relativeHeight="251658240" behindDoc="0" locked="0" layoutInCell="1" allowOverlap="1">
                <wp:simplePos x="0" y="0"/>
                <wp:positionH relativeFrom="page">
                  <wp:posOffset>1008380</wp:posOffset>
                </wp:positionH>
                <wp:positionV relativeFrom="page">
                  <wp:posOffset>935990</wp:posOffset>
                </wp:positionV>
                <wp:extent cx="5544000" cy="734400"/>
                <wp:effectExtent l="0" t="0" r="0" b="8890"/>
                <wp:wrapNone/>
                <wp:docPr id="307"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44000" cy="734400"/>
                        </a:xfrm>
                        <a:prstGeom prst="rect">
                          <a:avLst/>
                        </a:prstGeom>
                        <a:noFill/>
                        <a:ln w="9525">
                          <a:noFill/>
                          <a:miter lim="800000"/>
                          <a:headEnd/>
                          <a:tailEnd/>
                        </a:ln>
                      </wps:spPr>
                      <wps:txbx>
                        <w:txbxContent>
                          <w:p w:rsidR="003A3701" w:rsidRPr="00EF3A7A" w:rsidP="00AF18DA">
                            <w:pPr>
                              <w:adjustRightInd w:val="0"/>
                              <w:snapToGrid w:val="0"/>
                              <w:jc w:val="distribute"/>
                              <w:rPr>
                                <w:rFonts w:eastAsia="方正小标宋简体"/>
                                <w:bCs/>
                                <w:color w:val="FF0000"/>
                                <w:w w:val="90"/>
                                <w:sz w:val="84"/>
                                <w:szCs w:val="84"/>
                              </w:rPr>
                            </w:pPr>
                            <w:r>
                              <w:rPr>
                                <w:rFonts w:eastAsia="方正小标宋简体" w:hint="eastAsia"/>
                                <w:bCs/>
                                <w:color w:val="FF0000"/>
                                <w:w w:val="90"/>
                                <w:sz w:val="84"/>
                                <w:szCs w:val="84"/>
                              </w:rPr>
                              <w:t>中山大学人力资源管理处</w:t>
                            </w:r>
                          </w:p>
                          <w:p w:rsidR="003A3701"/>
                        </w:txbxContent>
                      </wps:txbx>
                      <wps:bodyPr rot="0" vert="horz" wrap="square" lIns="0" tIns="0" rIns="0" bIns="0" anchor="ctr"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5" type="#_x0000_t202" style="width:436.55pt;height:57.85pt;margin-top:73.7pt;margin-left:79.4pt;mso-height-percent:0;mso-height-relative:margin;mso-position-horizontal-relative:page;mso-position-vertical-relative:page;mso-width-percent:0;mso-width-relative:margin;mso-wrap-distance-bottom:0;mso-wrap-distance-left:9pt;mso-wrap-distance-right:9pt;mso-wrap-distance-top:0;mso-wrap-style:square;position:absolute;visibility:visible;v-text-anchor:middle;z-index:251659264" filled="f" stroked="f">
                <v:textbox inset="0,0,0,0">
                  <w:txbxContent>
                    <w:p w:rsidR="003A3701" w:rsidRPr="00EF3A7A" w:rsidP="00AF18DA">
                      <w:pPr>
                        <w:adjustRightInd w:val="0"/>
                        <w:snapToGrid w:val="0"/>
                        <w:jc w:val="distribute"/>
                        <w:rPr>
                          <w:rFonts w:eastAsia="方正小标宋简体"/>
                          <w:bCs/>
                          <w:color w:val="FF0000"/>
                          <w:w w:val="90"/>
                          <w:sz w:val="84"/>
                          <w:szCs w:val="84"/>
                        </w:rPr>
                      </w:pPr>
                      <w:r>
                        <w:rPr>
                          <w:rFonts w:eastAsia="方正小标宋简体" w:hint="eastAsia"/>
                          <w:bCs/>
                          <w:color w:val="FF0000"/>
                          <w:w w:val="90"/>
                          <w:sz w:val="84"/>
                          <w:szCs w:val="84"/>
                        </w:rPr>
                        <w:t>中山大学人力资源管理处</w:t>
                      </w:r>
                    </w:p>
                    <w:p w:rsidR="003A3701"/>
                  </w:txbxContent>
                </v:textbox>
              </v:shape>
            </w:pict>
          </mc:Fallback>
        </mc:AlternateContent>
      </w:r>
    </w:p>
    <w:p w:rsidR="002F0783" w:rsidRPr="00D62BC0" w:rsidP="00886BF3">
      <w:pPr>
        <w:adjustRightInd w:val="0"/>
        <w:snapToGrid w:val="0"/>
        <w:spacing w:line="540" w:lineRule="atLeast"/>
        <w:rPr>
          <w:rFonts w:eastAsia="黑体"/>
        </w:rPr>
      </w:pPr>
    </w:p>
    <w:p w:rsidR="003A3701" w:rsidRPr="00D62BC0" w:rsidP="007C31B7">
      <w:pPr>
        <w:adjustRightInd w:val="0"/>
        <w:snapToGrid w:val="0"/>
        <w:spacing w:line="540" w:lineRule="atLeast"/>
        <w:jc w:val="right"/>
        <w:rPr>
          <w:rFonts w:eastAsia="仿宋"/>
        </w:rPr>
      </w:pPr>
      <w:r w:rsidRPr="00D62BC0">
        <w:t>人力资源</w:t>
      </w:r>
      <w:r w:rsidRPr="00D62BC0" w:rsidR="007C31B7">
        <w:t>〔</w:t>
      </w:r>
      <w:r w:rsidRPr="00D62BC0" w:rsidR="00B2620C">
        <w:t>2022</w:t>
      </w:r>
      <w:r w:rsidRPr="00D62BC0" w:rsidR="007C31B7">
        <w:t>〕</w:t>
      </w:r>
      <w:r w:rsidRPr="00D62BC0" w:rsidR="00D62BC0">
        <w:t>391</w:t>
      </w:r>
      <w:r w:rsidRPr="00D62BC0" w:rsidR="007C31B7">
        <w:t>号</w:t>
      </w:r>
    </w:p>
    <w:p w:rsidR="003A3701" w:rsidRPr="00D62BC0" w:rsidP="00886BF3">
      <w:pPr>
        <w:adjustRightInd w:val="0"/>
        <w:snapToGrid w:val="0"/>
        <w:spacing w:line="540" w:lineRule="atLeast"/>
        <w:rPr>
          <w:rFonts w:eastAsia="黑体"/>
        </w:rPr>
      </w:pPr>
    </w:p>
    <w:p w:rsidR="003A3701" w:rsidRPr="00D62BC0" w:rsidP="00886BF3">
      <w:pPr>
        <w:adjustRightInd w:val="0"/>
        <w:snapToGrid w:val="0"/>
        <w:spacing w:line="540" w:lineRule="atLeast"/>
        <w:rPr>
          <w:rFonts w:eastAsia="黑体"/>
        </w:rPr>
      </w:pPr>
      <w:r w:rsidRPr="00D62BC0">
        <w:rPr>
          <w:rFonts w:eastAsia="黑体"/>
          <w:noProof/>
        </w:rPr>
        <mc:AlternateContent>
          <mc:Choice Requires="wps">
            <w:drawing>
              <wp:anchor distT="0" distB="0" distL="114300" distR="114300" simplePos="0" relativeHeight="251662336" behindDoc="0" locked="0" layoutInCell="1" allowOverlap="1">
                <wp:simplePos x="0" y="0"/>
                <wp:positionH relativeFrom="page">
                  <wp:posOffset>720090</wp:posOffset>
                </wp:positionH>
                <wp:positionV relativeFrom="page">
                  <wp:posOffset>9973310</wp:posOffset>
                </wp:positionV>
                <wp:extent cx="6120000" cy="0"/>
                <wp:effectExtent l="0" t="19050" r="14605" b="38100"/>
                <wp:wrapNone/>
                <wp:docPr id="3" name="直接连接符 3"/>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3" o:spid="_x0000_s1026" style="mso-position-horizontal-relative:page;mso-position-vertical-relative:page;mso-width-percent:0;mso-width-relative:margin;mso-wrap-distance-bottom:0;mso-wrap-distance-left:9pt;mso-wrap-distance-right:9pt;mso-wrap-distance-top:0;mso-wrap-style:square;position:absolute;visibility:visible;z-index:251663360" from="56.7pt,785.3pt" to="538.6pt,785.3pt" strokecolor="red" strokeweight="5pt">
                <v:stroke linestyle="thinThick"/>
              </v:line>
            </w:pict>
          </mc:Fallback>
        </mc:AlternateContent>
      </w:r>
      <w:r w:rsidRPr="00D62BC0" w:rsidR="002F0783">
        <w:rPr>
          <w:rFonts w:eastAsia="黑体"/>
          <w:noProof/>
        </w:rPr>
        <mc:AlternateContent>
          <mc:Choice Requires="wps">
            <w:drawing>
              <wp:anchor distT="0" distB="0" distL="114300" distR="114300" simplePos="0" relativeHeight="251660288" behindDoc="0" locked="0" layoutInCell="1" allowOverlap="1">
                <wp:simplePos x="0" y="0"/>
                <wp:positionH relativeFrom="page">
                  <wp:posOffset>720090</wp:posOffset>
                </wp:positionH>
                <wp:positionV relativeFrom="page">
                  <wp:posOffset>1871980</wp:posOffset>
                </wp:positionV>
                <wp:extent cx="6120000" cy="0"/>
                <wp:effectExtent l="0" t="19050" r="14605" b="3810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1" o:spid="_x0000_s1027" style="mso-position-horizontal-relative:page;mso-position-vertical-relative:page;mso-width-percent:0;mso-width-relative:margin;mso-wrap-distance-bottom:0;mso-wrap-distance-left:9pt;mso-wrap-distance-right:9pt;mso-wrap-distance-top:0;mso-wrap-style:square;position:absolute;visibility:visible;z-index:251661312" from="56.7pt,147.4pt" to="538.6pt,147.4pt" strokecolor="red" strokeweight="5pt">
                <v:stroke linestyle="thickThin"/>
              </v:line>
            </w:pict>
          </mc:Fallback>
        </mc:AlternateContent>
      </w:r>
    </w:p>
    <w:p w:rsidR="00B647F4" w:rsidRPr="00D62BC0" w:rsidP="00BF3C6E">
      <w:pPr>
        <w:adjustRightInd w:val="0"/>
        <w:snapToGrid w:val="0"/>
        <w:spacing w:line="540" w:lineRule="atLeast"/>
        <w:jc w:val="center"/>
      </w:pPr>
      <w:r w:rsidRPr="00D62BC0">
        <w:rPr>
          <w:rFonts w:eastAsia="方正小标宋简体"/>
          <w:sz w:val="44"/>
        </w:rPr>
        <w:t>人力资源管理处</w:t>
      </w:r>
      <w:r w:rsidRPr="00D62BC0" w:rsidR="00D867AE">
        <w:rPr>
          <w:rFonts w:eastAsia="方正小标宋简体"/>
          <w:sz w:val="44"/>
        </w:rPr>
        <w:t>关于开展</w:t>
      </w:r>
      <w:r w:rsidRPr="00D62BC0" w:rsidR="00D867AE">
        <w:rPr>
          <w:rFonts w:eastAsia="方正小标宋简体"/>
          <w:sz w:val="44"/>
        </w:rPr>
        <w:t>20</w:t>
      </w:r>
      <w:r w:rsidRPr="00D62BC0" w:rsidR="00B2620C">
        <w:rPr>
          <w:rFonts w:eastAsia="方正小标宋简体"/>
          <w:sz w:val="44"/>
        </w:rPr>
        <w:t>22</w:t>
      </w:r>
      <w:r w:rsidRPr="00D62BC0" w:rsidR="00D867AE">
        <w:rPr>
          <w:rFonts w:eastAsia="方正小标宋简体"/>
          <w:sz w:val="44"/>
        </w:rPr>
        <w:t>年度</w:t>
      </w:r>
      <w:r w:rsidRPr="00D62BC0" w:rsidR="007D649F">
        <w:rPr>
          <w:rFonts w:eastAsia="方正小标宋简体"/>
          <w:sz w:val="44"/>
        </w:rPr>
        <w:t>澳门青年</w:t>
      </w:r>
      <w:r w:rsidRPr="00D62BC0" w:rsidR="00BD0631">
        <w:rPr>
          <w:rFonts w:eastAsia="方正小标宋简体"/>
          <w:sz w:val="44"/>
        </w:rPr>
        <w:t>学者计划</w:t>
      </w:r>
      <w:r w:rsidRPr="00D62BC0" w:rsidR="00D867AE">
        <w:rPr>
          <w:rFonts w:eastAsia="方正小标宋简体"/>
          <w:sz w:val="44"/>
        </w:rPr>
        <w:t>申报工作的通知</w:t>
      </w:r>
    </w:p>
    <w:p w:rsidR="00D65E9F" w:rsidRPr="00D62BC0" w:rsidP="00886BF3">
      <w:pPr>
        <w:adjustRightInd w:val="0"/>
        <w:snapToGrid w:val="0"/>
        <w:spacing w:line="540" w:lineRule="atLeast"/>
      </w:pPr>
    </w:p>
    <w:p w:rsidR="00CF1AE6" w:rsidRPr="00D62BC0" w:rsidP="00CF1AE6">
      <w:pPr>
        <w:adjustRightInd w:val="0"/>
        <w:snapToGrid w:val="0"/>
        <w:spacing w:line="540" w:lineRule="atLeast"/>
      </w:pPr>
      <w:r w:rsidRPr="00D62BC0">
        <w:t>各相关院系、附属医院、科研机构：</w:t>
      </w:r>
    </w:p>
    <w:p w:rsidR="00CF1AE6" w:rsidRPr="00D62BC0" w:rsidP="00CF1AE6">
      <w:pPr>
        <w:adjustRightInd w:val="0"/>
        <w:snapToGrid w:val="0"/>
        <w:spacing w:line="540" w:lineRule="atLeast"/>
        <w:ind w:firstLine="640" w:firstLineChars="200"/>
        <w:rPr>
          <w:color w:val="FF0000"/>
        </w:rPr>
      </w:pPr>
      <w:r w:rsidRPr="00D62BC0">
        <w:t>为加强博士后创新能力建设，进一步提升博士后国际化水平，根据</w:t>
      </w:r>
      <w:r w:rsidRPr="00D62BC0" w:rsidR="0088746A">
        <w:t>全国博士后管委会办公室</w:t>
      </w:r>
      <w:r w:rsidRPr="00D62BC0">
        <w:t>《关于开展</w:t>
      </w:r>
      <w:r w:rsidRPr="00D62BC0" w:rsidR="00DA06DF">
        <w:t>2022</w:t>
      </w:r>
      <w:r w:rsidRPr="00D62BC0">
        <w:t>年博士后国（境）外交流项目申报工作的通知》（博管办〔</w:t>
      </w:r>
      <w:r w:rsidRPr="00D62BC0">
        <w:t>20</w:t>
      </w:r>
      <w:r w:rsidRPr="00D62BC0" w:rsidR="00DA06DF">
        <w:t>22</w:t>
      </w:r>
      <w:r w:rsidRPr="00D62BC0">
        <w:t>〕</w:t>
      </w:r>
      <w:r w:rsidRPr="00D62BC0" w:rsidR="00DA06DF">
        <w:t>27</w:t>
      </w:r>
      <w:r w:rsidRPr="00D62BC0">
        <w:t>号）要求，现就有关工作通知如下：</w:t>
      </w:r>
      <w:bookmarkStart w:id="0" w:name="_GoBack"/>
      <w:bookmarkEnd w:id="0"/>
    </w:p>
    <w:p w:rsidR="00CF1AE6" w:rsidRPr="00D62BC0" w:rsidP="00CF1AE6">
      <w:pPr>
        <w:adjustRightInd w:val="0"/>
        <w:snapToGrid w:val="0"/>
        <w:spacing w:line="540" w:lineRule="atLeast"/>
        <w:ind w:firstLine="640" w:firstLineChars="200"/>
        <w:rPr>
          <w:b/>
        </w:rPr>
      </w:pPr>
      <w:r w:rsidRPr="00D62BC0">
        <w:rPr>
          <w:b/>
        </w:rPr>
        <w:t>一、项目</w:t>
      </w:r>
      <w:r w:rsidRPr="00D62BC0">
        <w:rPr>
          <w:b/>
        </w:rPr>
        <w:t>内容</w:t>
      </w:r>
    </w:p>
    <w:p w:rsidR="007D649F" w:rsidRPr="00D62BC0" w:rsidP="007D649F">
      <w:pPr>
        <w:adjustRightInd w:val="0"/>
        <w:snapToGrid w:val="0"/>
        <w:spacing w:line="540" w:lineRule="atLeast"/>
        <w:ind w:firstLine="640" w:firstLineChars="200"/>
      </w:pPr>
      <w:r w:rsidRPr="00D62BC0">
        <w:t>“</w:t>
      </w:r>
      <w:r w:rsidRPr="00D62BC0">
        <w:t>澳门青年学者计划</w:t>
      </w:r>
      <w:r w:rsidRPr="00D62BC0">
        <w:t>”</w:t>
      </w:r>
      <w:r w:rsidRPr="00D62BC0">
        <w:t>由全国博士后管委会办公室和澳门科学技术协进会联合实施。每年选派内地博士到澳门指定的高校及科研机构，在合作导师的指导下，在澳门优势专业领域开展博士后研究工作，为期</w:t>
      </w:r>
      <w:r w:rsidRPr="00D62BC0">
        <w:t>2</w:t>
      </w:r>
      <w:r w:rsidRPr="00D62BC0">
        <w:t>年。资助经费</w:t>
      </w:r>
      <w:r w:rsidRPr="00D62BC0" w:rsidR="00DA06DF">
        <w:t>合计</w:t>
      </w:r>
      <w:r w:rsidRPr="00D62BC0">
        <w:t>为每人</w:t>
      </w:r>
      <w:r w:rsidRPr="00D62BC0" w:rsidR="00DA06DF">
        <w:t>36</w:t>
      </w:r>
      <w:r w:rsidRPr="00D62BC0">
        <w:t>万元人民币和</w:t>
      </w:r>
      <w:r w:rsidRPr="00D62BC0" w:rsidR="00DA06DF">
        <w:t>42</w:t>
      </w:r>
      <w:r w:rsidRPr="00D62BC0">
        <w:t>万元澳门</w:t>
      </w:r>
      <w:r w:rsidRPr="00D62BC0" w:rsidR="00DA06DF">
        <w:t>币（约合</w:t>
      </w:r>
      <w:r w:rsidRPr="00D62BC0" w:rsidR="00DA06DF">
        <w:t>36</w:t>
      </w:r>
      <w:r w:rsidRPr="00D62BC0" w:rsidR="00DA06DF">
        <w:t>万元人民币）</w:t>
      </w:r>
      <w:r w:rsidRPr="00D62BC0">
        <w:t>，主要用于获选人员在澳门期间的生活开支、住房补贴、社会保险以及往返旅费等。</w:t>
      </w:r>
      <w:r w:rsidRPr="00D62BC0" w:rsidR="00DA06DF">
        <w:t>获选人员派出后的薪酬待遇按照我校此项目相关规定执行。</w:t>
      </w:r>
    </w:p>
    <w:p w:rsidR="007D649F" w:rsidRPr="00D62BC0" w:rsidP="007D649F">
      <w:pPr>
        <w:adjustRightInd w:val="0"/>
        <w:snapToGrid w:val="0"/>
        <w:spacing w:line="540" w:lineRule="atLeast"/>
        <w:ind w:firstLine="640" w:firstLineChars="200"/>
      </w:pPr>
      <w:r w:rsidRPr="00D62BC0">
        <w:t>澳门培养单位协助提供自费的医疗服务计划，视情况提供学校宿舍（住宿费自理）。合作导师负责所有研究工作的其他开支（如</w:t>
      </w:r>
      <w:r w:rsidRPr="00D62BC0">
        <w:t>消耗品、实验仪器、出差费用、出席国际会议经费等）。</w:t>
      </w:r>
    </w:p>
    <w:p w:rsidR="00CF1AE6" w:rsidRPr="00D62BC0" w:rsidP="007D649F">
      <w:pPr>
        <w:adjustRightInd w:val="0"/>
        <w:snapToGrid w:val="0"/>
        <w:spacing w:line="540" w:lineRule="atLeast"/>
        <w:ind w:firstLine="640" w:firstLineChars="200"/>
      </w:pPr>
      <w:r w:rsidRPr="00D62BC0">
        <w:t>2022</w:t>
      </w:r>
      <w:r w:rsidRPr="00D62BC0" w:rsidR="007D649F">
        <w:t>年</w:t>
      </w:r>
      <w:r w:rsidRPr="00D62BC0" w:rsidR="007D649F">
        <w:t>“</w:t>
      </w:r>
      <w:r w:rsidRPr="00D62BC0" w:rsidR="007D649F">
        <w:t>澳门青年学者计划</w:t>
      </w:r>
      <w:r w:rsidRPr="00D62BC0" w:rsidR="007D649F">
        <w:t>”</w:t>
      </w:r>
      <w:r w:rsidRPr="00D62BC0" w:rsidR="007D649F">
        <w:t>全国计划资助</w:t>
      </w:r>
      <w:r w:rsidRPr="00D62BC0" w:rsidR="007D649F">
        <w:t>25</w:t>
      </w:r>
      <w:r w:rsidRPr="00D62BC0" w:rsidR="007D649F">
        <w:t>人</w:t>
      </w:r>
      <w:r w:rsidRPr="00D62BC0" w:rsidR="00D867AE">
        <w:t>。</w:t>
      </w:r>
    </w:p>
    <w:p w:rsidR="00CF1AE6" w:rsidRPr="00D62BC0" w:rsidP="00CF1AE6">
      <w:pPr>
        <w:adjustRightInd w:val="0"/>
        <w:snapToGrid w:val="0"/>
        <w:spacing w:line="540" w:lineRule="atLeast"/>
        <w:ind w:firstLine="640" w:firstLineChars="200"/>
        <w:rPr>
          <w:b/>
        </w:rPr>
      </w:pPr>
      <w:r w:rsidRPr="00D62BC0">
        <w:rPr>
          <w:b/>
        </w:rPr>
        <w:t>二、申请条件</w:t>
      </w:r>
    </w:p>
    <w:p w:rsidR="00D867AE" w:rsidRPr="00D62BC0" w:rsidP="00D867AE">
      <w:pPr>
        <w:adjustRightInd w:val="0"/>
        <w:snapToGrid w:val="0"/>
        <w:spacing w:line="540" w:lineRule="atLeast"/>
        <w:ind w:firstLine="640" w:firstLineChars="200"/>
      </w:pPr>
      <w:r w:rsidRPr="00D62BC0">
        <w:t>1.</w:t>
      </w:r>
      <w:r w:rsidRPr="00D62BC0" w:rsidR="00BD0631">
        <w:t>年龄</w:t>
      </w:r>
      <w:r w:rsidRPr="00D62BC0">
        <w:t>不超过</w:t>
      </w:r>
      <w:r w:rsidRPr="00D62BC0">
        <w:t>35</w:t>
      </w:r>
      <w:r w:rsidRPr="00D62BC0">
        <w:t>周岁，</w:t>
      </w:r>
      <w:r w:rsidRPr="00D62BC0" w:rsidR="00CD4C33">
        <w:t>政治素养良好，</w:t>
      </w:r>
      <w:r w:rsidRPr="00D62BC0">
        <w:t>思想品德端正，身体健康。</w:t>
      </w:r>
    </w:p>
    <w:p w:rsidR="00D867AE" w:rsidRPr="00D62BC0" w:rsidP="00D867AE">
      <w:pPr>
        <w:adjustRightInd w:val="0"/>
        <w:snapToGrid w:val="0"/>
        <w:spacing w:line="540" w:lineRule="atLeast"/>
        <w:ind w:firstLine="640" w:firstLineChars="200"/>
      </w:pPr>
      <w:r w:rsidRPr="00D62BC0">
        <w:t>2.</w:t>
      </w:r>
      <w:r w:rsidRPr="00D62BC0">
        <w:t>申请人应为</w:t>
      </w:r>
      <w:r w:rsidRPr="00D62BC0" w:rsidR="00354B37">
        <w:t>未进站的应届博士毕业生</w:t>
      </w:r>
      <w:r w:rsidRPr="00D62BC0" w:rsidR="00BD0631">
        <w:t>等拟进站人员、</w:t>
      </w:r>
      <w:r w:rsidRPr="00D62BC0" w:rsidR="00354B37">
        <w:t>新近进站的博士后研究人员</w:t>
      </w:r>
      <w:r w:rsidRPr="00D62BC0">
        <w:t>。其中，</w:t>
      </w:r>
      <w:r w:rsidRPr="00D62BC0" w:rsidR="00354B37">
        <w:t>未进站的</w:t>
      </w:r>
      <w:r w:rsidRPr="00D62BC0" w:rsidR="004E19A9">
        <w:t>申请人</w:t>
      </w:r>
      <w:r w:rsidRPr="00D62BC0" w:rsidR="00354B37">
        <w:t>可先行申报，获选后再办理博士后进站手续</w:t>
      </w:r>
      <w:r w:rsidRPr="00D62BC0" w:rsidR="00C97182">
        <w:t>；</w:t>
      </w:r>
      <w:r w:rsidRPr="00D62BC0" w:rsidR="00354B37">
        <w:t>新近进站的博士后人员须经</w:t>
      </w:r>
      <w:r w:rsidRPr="00D62BC0" w:rsidR="004E19A9">
        <w:t>合作导师</w:t>
      </w:r>
      <w:r w:rsidRPr="00D62BC0" w:rsidR="00354B37">
        <w:t>和</w:t>
      </w:r>
      <w:r w:rsidRPr="00D62BC0" w:rsidR="004E19A9">
        <w:t>所在单位</w:t>
      </w:r>
      <w:r w:rsidRPr="00D62BC0" w:rsidR="00354B37">
        <w:t>同意</w:t>
      </w:r>
      <w:r w:rsidRPr="00D62BC0">
        <w:t>。</w:t>
      </w:r>
    </w:p>
    <w:p w:rsidR="00D867AE" w:rsidRPr="00D62BC0" w:rsidP="00D867AE">
      <w:pPr>
        <w:adjustRightInd w:val="0"/>
        <w:snapToGrid w:val="0"/>
        <w:spacing w:line="540" w:lineRule="atLeast"/>
        <w:ind w:firstLine="640" w:firstLineChars="200"/>
      </w:pPr>
      <w:r w:rsidRPr="00D62BC0">
        <w:t>3.</w:t>
      </w:r>
      <w:r w:rsidRPr="00D62BC0" w:rsidR="00BD0631">
        <w:t>具备较高的学术水平和较强的科研能力、创新能力</w:t>
      </w:r>
      <w:r w:rsidRPr="00D62BC0">
        <w:t>。</w:t>
      </w:r>
    </w:p>
    <w:p w:rsidR="00D867AE" w:rsidRPr="00D62BC0" w:rsidP="00D867AE">
      <w:pPr>
        <w:adjustRightInd w:val="0"/>
        <w:snapToGrid w:val="0"/>
        <w:spacing w:line="540" w:lineRule="atLeast"/>
        <w:ind w:firstLine="640" w:firstLineChars="200"/>
      </w:pPr>
      <w:r w:rsidRPr="00D62BC0">
        <w:t>4.</w:t>
      </w:r>
      <w:r w:rsidRPr="00D62BC0" w:rsidR="00BD0631">
        <w:t>具有良好的英语水平</w:t>
      </w:r>
      <w:r w:rsidRPr="00D62BC0" w:rsidR="00CD4C33">
        <w:t>。</w:t>
      </w:r>
    </w:p>
    <w:p w:rsidR="00D867AE" w:rsidRPr="00D62BC0" w:rsidP="00D867AE">
      <w:pPr>
        <w:adjustRightInd w:val="0"/>
        <w:snapToGrid w:val="0"/>
        <w:spacing w:line="540" w:lineRule="atLeast"/>
        <w:ind w:firstLine="640" w:firstLineChars="200"/>
      </w:pPr>
      <w:r w:rsidRPr="00D62BC0">
        <w:t>5.</w:t>
      </w:r>
      <w:r w:rsidRPr="00D62BC0" w:rsidR="008F301F">
        <w:t>能全职在澳门</w:t>
      </w:r>
      <w:r w:rsidRPr="00D62BC0" w:rsidR="00BD0631">
        <w:t>工作</w:t>
      </w:r>
      <w:r w:rsidRPr="00D62BC0" w:rsidR="00BD0631">
        <w:t>2</w:t>
      </w:r>
      <w:r w:rsidRPr="00D62BC0" w:rsidR="00BD0631">
        <w:t>年</w:t>
      </w:r>
      <w:r w:rsidRPr="00D62BC0" w:rsidR="00DD6F07">
        <w:t>。</w:t>
      </w:r>
    </w:p>
    <w:p w:rsidR="00D867AE" w:rsidRPr="00D62BC0" w:rsidP="00D867AE">
      <w:pPr>
        <w:adjustRightInd w:val="0"/>
        <w:snapToGrid w:val="0"/>
        <w:spacing w:line="540" w:lineRule="atLeast"/>
        <w:ind w:firstLine="640" w:firstLineChars="200"/>
      </w:pPr>
      <w:r w:rsidRPr="00D62BC0">
        <w:t>6.</w:t>
      </w:r>
      <w:r w:rsidRPr="00D62BC0" w:rsidR="008F301F">
        <w:t>专业领域：中医药（生物医学、临床生物学、生物</w:t>
      </w:r>
      <w:r w:rsidRPr="00D62BC0" w:rsidR="008F301F">
        <w:t>讯息</w:t>
      </w:r>
      <w:r w:rsidRPr="00D62BC0" w:rsidR="008F301F">
        <w:t>学、中药学、药学、化学等），微电子（微电子学与固体电子学、电子信息科学与技术、物理学、模拟与混合电路等），月球与行星研究（物理学、应用数学、化学、地质学、天文学、计算机科学和技术、大气科学、空间物理、信息科学和遥感科学等），智慧城市物联网（智能感知、网络存储和传输、大数据分析和控制、智慧能源物联网、智能交通、公共安全监控和灾害防治等），其他目前在澳门已具备发展基础和潜力且具有杰出学术带头人的优势专业领域</w:t>
      </w:r>
      <w:r w:rsidRPr="00D62BC0" w:rsidR="00DD6F07">
        <w:t>。</w:t>
      </w:r>
    </w:p>
    <w:p w:rsidR="00CF1AE6" w:rsidRPr="00D62BC0" w:rsidP="00D867AE">
      <w:pPr>
        <w:adjustRightInd w:val="0"/>
        <w:snapToGrid w:val="0"/>
        <w:spacing w:line="540" w:lineRule="atLeast"/>
        <w:ind w:firstLine="640" w:firstLineChars="200"/>
      </w:pPr>
      <w:r w:rsidRPr="00D62BC0">
        <w:t>7.</w:t>
      </w:r>
      <w:r w:rsidRPr="00D62BC0">
        <w:t>此前未获得过</w:t>
      </w:r>
      <w:r w:rsidRPr="00D62BC0" w:rsidR="00354B37">
        <w:t>广东省派出类项目、广东省引进类项目、</w:t>
      </w:r>
      <w:r w:rsidRPr="00D62BC0">
        <w:t>博士后国（境）外交流项目</w:t>
      </w:r>
      <w:r w:rsidRPr="00D62BC0" w:rsidR="00DD6F07">
        <w:t>、</w:t>
      </w:r>
      <w:r w:rsidRPr="00D62BC0">
        <w:t>博士后创新人才支持计划资助</w:t>
      </w:r>
      <w:r w:rsidRPr="00D62BC0" w:rsidR="00F46EC4">
        <w:t>，且入选后不再同时享受博士后日常经费资助</w:t>
      </w:r>
      <w:r w:rsidRPr="00D62BC0">
        <w:t>。</w:t>
      </w:r>
    </w:p>
    <w:p w:rsidR="00CF1AE6" w:rsidRPr="00D62BC0" w:rsidP="00CF1AE6">
      <w:pPr>
        <w:adjustRightInd w:val="0"/>
        <w:snapToGrid w:val="0"/>
        <w:spacing w:line="540" w:lineRule="atLeast"/>
        <w:ind w:firstLine="640" w:firstLineChars="200"/>
        <w:rPr>
          <w:b/>
        </w:rPr>
      </w:pPr>
      <w:r w:rsidRPr="00D62BC0">
        <w:rPr>
          <w:b/>
        </w:rPr>
        <w:t>三、申请程序</w:t>
      </w:r>
    </w:p>
    <w:p w:rsidR="00F46EC4" w:rsidRPr="00D62BC0" w:rsidP="00F46EC4">
      <w:pPr>
        <w:adjustRightInd w:val="0"/>
        <w:snapToGrid w:val="0"/>
        <w:spacing w:line="540" w:lineRule="atLeast"/>
        <w:ind w:firstLine="640" w:firstLineChars="200"/>
      </w:pPr>
      <w:r w:rsidRPr="00D62BC0">
        <w:t>（一）</w:t>
      </w:r>
      <w:r w:rsidRPr="00D62BC0">
        <w:t>公布岗位</w:t>
      </w:r>
    </w:p>
    <w:p w:rsidR="00F46EC4" w:rsidRPr="00D62BC0" w:rsidP="00F46EC4">
      <w:pPr>
        <w:adjustRightInd w:val="0"/>
        <w:snapToGrid w:val="0"/>
        <w:spacing w:line="540" w:lineRule="atLeast"/>
        <w:ind w:firstLine="640" w:firstLineChars="200"/>
      </w:pPr>
      <w:r w:rsidRPr="00D62BC0">
        <w:t>全国博士后管委会办公室公布本年度</w:t>
      </w:r>
      <w:r w:rsidRPr="00D62BC0">
        <w:t>“</w:t>
      </w:r>
      <w:r w:rsidRPr="00D62BC0">
        <w:t>澳门青年学者计划</w:t>
      </w:r>
      <w:r w:rsidRPr="00D62BC0">
        <w:t>”</w:t>
      </w:r>
      <w:r w:rsidRPr="00D62BC0">
        <w:t>在澳门博士后研究岗位，岗位信息随申报指南发布。在</w:t>
      </w:r>
      <w:r w:rsidRPr="00D62BC0">
        <w:t>“</w:t>
      </w:r>
      <w:r w:rsidRPr="00D62BC0">
        <w:t>中国博士后网站</w:t>
      </w:r>
      <w:r w:rsidRPr="00D62BC0">
        <w:t>”</w:t>
      </w:r>
      <w:r w:rsidRPr="00D62BC0">
        <w:t>和申报系统中均可查阅</w:t>
      </w:r>
      <w:r w:rsidRPr="00D62BC0">
        <w:t>。</w:t>
      </w:r>
    </w:p>
    <w:p w:rsidR="00CF1AE6" w:rsidRPr="00D62BC0" w:rsidP="00F46EC4">
      <w:pPr>
        <w:adjustRightInd w:val="0"/>
        <w:snapToGrid w:val="0"/>
        <w:spacing w:line="540" w:lineRule="atLeast"/>
        <w:ind w:firstLine="640" w:firstLineChars="200"/>
      </w:pPr>
      <w:r w:rsidRPr="00D62BC0">
        <w:t>（二</w:t>
      </w:r>
      <w:r w:rsidRPr="00D62BC0">
        <w:t>）</w:t>
      </w:r>
      <w:r w:rsidRPr="00D62BC0" w:rsidR="0049204D">
        <w:t>个人</w:t>
      </w:r>
      <w:r w:rsidRPr="00D62BC0">
        <w:t>申请</w:t>
      </w:r>
    </w:p>
    <w:p w:rsidR="0026634B" w:rsidRPr="00D62BC0" w:rsidP="00CF1AE6">
      <w:pPr>
        <w:adjustRightInd w:val="0"/>
        <w:snapToGrid w:val="0"/>
        <w:spacing w:line="540" w:lineRule="atLeast"/>
        <w:ind w:firstLine="640" w:firstLineChars="200"/>
      </w:pPr>
      <w:r w:rsidRPr="00D62BC0">
        <w:t>申请人</w:t>
      </w:r>
      <w:r w:rsidRPr="00D62BC0" w:rsidR="00B33831">
        <w:t>于</w:t>
      </w:r>
      <w:r w:rsidRPr="00D62BC0" w:rsidR="00CB68B8">
        <w:rPr>
          <w:color w:val="632423" w:themeColor="accent2" w:themeShade="80"/>
        </w:rPr>
        <w:t>2022</w:t>
      </w:r>
      <w:r w:rsidRPr="00D62BC0">
        <w:rPr>
          <w:color w:val="632423" w:themeColor="accent2" w:themeShade="80"/>
        </w:rPr>
        <w:t>年</w:t>
      </w:r>
      <w:r w:rsidRPr="00D62BC0" w:rsidR="00B33831">
        <w:rPr>
          <w:color w:val="632423" w:themeColor="accent2" w:themeShade="80"/>
        </w:rPr>
        <w:t>2</w:t>
      </w:r>
      <w:r w:rsidRPr="00D62BC0" w:rsidR="00B33831">
        <w:rPr>
          <w:color w:val="632423" w:themeColor="accent2" w:themeShade="80"/>
        </w:rPr>
        <w:t>月</w:t>
      </w:r>
      <w:r w:rsidRPr="00D62BC0" w:rsidR="00B33831">
        <w:rPr>
          <w:color w:val="632423" w:themeColor="accent2" w:themeShade="80"/>
        </w:rPr>
        <w:t>1</w:t>
      </w:r>
      <w:r w:rsidRPr="00D62BC0" w:rsidR="00F46EC4">
        <w:rPr>
          <w:color w:val="632423" w:themeColor="accent2" w:themeShade="80"/>
        </w:rPr>
        <w:t>0</w:t>
      </w:r>
      <w:r w:rsidRPr="00D62BC0" w:rsidR="00B33831">
        <w:rPr>
          <w:color w:val="632423" w:themeColor="accent2" w:themeShade="80"/>
        </w:rPr>
        <w:t>日</w:t>
      </w:r>
      <w:r w:rsidRPr="00D62BC0">
        <w:t>起</w:t>
      </w:r>
      <w:r w:rsidRPr="00D62BC0">
        <w:t>登录中国博士</w:t>
      </w:r>
      <w:r w:rsidRPr="00D62BC0" w:rsidR="00DD6F07">
        <w:t>后网站</w:t>
      </w:r>
      <w:r w:rsidRPr="00D62BC0" w:rsidR="00B33831">
        <w:t>，进入中国博士后网上办公系统，在</w:t>
      </w:r>
      <w:r w:rsidRPr="00D62BC0" w:rsidR="00DD6F07">
        <w:t>“</w:t>
      </w:r>
      <w:r w:rsidRPr="00D62BC0" w:rsidR="00DD6F07">
        <w:t>国</w:t>
      </w:r>
      <w:r w:rsidRPr="00D62BC0">
        <w:t>（境）</w:t>
      </w:r>
      <w:r w:rsidRPr="00D62BC0" w:rsidR="00DD6F07">
        <w:t>外交流项目</w:t>
      </w:r>
      <w:r w:rsidRPr="00D62BC0" w:rsidR="00DD6F07">
        <w:t>”</w:t>
      </w:r>
      <w:r w:rsidRPr="00D62BC0" w:rsidR="00B33831">
        <w:t>中选择</w:t>
      </w:r>
      <w:r w:rsidRPr="00D62BC0" w:rsidR="00B33831">
        <w:t>“</w:t>
      </w:r>
      <w:r w:rsidRPr="00D62BC0" w:rsidR="008F301F">
        <w:t>澳门青年</w:t>
      </w:r>
      <w:r w:rsidRPr="00D62BC0" w:rsidR="00BD0631">
        <w:t>学者计划</w:t>
      </w:r>
      <w:r w:rsidRPr="00D62BC0" w:rsidR="00B33831">
        <w:t>”</w:t>
      </w:r>
      <w:r w:rsidRPr="00D62BC0" w:rsidR="00B33831">
        <w:t>进行申报。</w:t>
      </w:r>
      <w:r w:rsidRPr="00D62BC0" w:rsidR="00AC0834">
        <w:t>申报时</w:t>
      </w:r>
      <w:r w:rsidRPr="00D62BC0" w:rsidR="008F301F">
        <w:t>须</w:t>
      </w:r>
      <w:r w:rsidRPr="00D62BC0" w:rsidR="00AC0834">
        <w:t>查看申报岗位详情，</w:t>
      </w:r>
      <w:r w:rsidRPr="00D62BC0" w:rsidR="00B33831">
        <w:t>按提示要求填写相关申报信息、上</w:t>
      </w:r>
      <w:r w:rsidRPr="00D62BC0" w:rsidR="00B33831">
        <w:t>传相关</w:t>
      </w:r>
      <w:r w:rsidRPr="00D62BC0" w:rsidR="00B33831">
        <w:t>证明材料。</w:t>
      </w:r>
    </w:p>
    <w:p w:rsidR="00F6160A" w:rsidRPr="00D62BC0" w:rsidP="00CF1AE6">
      <w:pPr>
        <w:adjustRightInd w:val="0"/>
        <w:snapToGrid w:val="0"/>
        <w:spacing w:line="540" w:lineRule="atLeast"/>
        <w:ind w:firstLine="640" w:firstLineChars="200"/>
      </w:pPr>
      <w:r w:rsidRPr="00D62BC0">
        <w:t>申请人将电子版申请材料提交至所在单位（各相关院系、附属医院、科研机构）的人事秘书。</w:t>
      </w:r>
    </w:p>
    <w:p w:rsidR="00CF1AE6" w:rsidRPr="00D62BC0" w:rsidP="00CF1AE6">
      <w:pPr>
        <w:adjustRightInd w:val="0"/>
        <w:snapToGrid w:val="0"/>
        <w:spacing w:line="540" w:lineRule="atLeast"/>
        <w:ind w:firstLine="640" w:firstLineChars="200"/>
      </w:pPr>
      <w:r w:rsidRPr="00D62BC0">
        <w:t>（三</w:t>
      </w:r>
      <w:r w:rsidRPr="00D62BC0">
        <w:t>）</w:t>
      </w:r>
      <w:r w:rsidRPr="00D62BC0" w:rsidR="0026634B">
        <w:t>所在单位审核</w:t>
      </w:r>
    </w:p>
    <w:p w:rsidR="0026634B" w:rsidRPr="00D62BC0" w:rsidP="0026634B">
      <w:pPr>
        <w:adjustRightInd w:val="0"/>
        <w:snapToGrid w:val="0"/>
        <w:spacing w:line="540" w:lineRule="atLeast"/>
        <w:ind w:firstLine="640" w:firstLineChars="200"/>
      </w:pPr>
      <w:r w:rsidRPr="00D62BC0">
        <w:t>各单位汇总、审核申请材料，填写</w:t>
      </w:r>
      <w:r w:rsidRPr="00D62BC0" w:rsidR="0049204D">
        <w:t>附件</w:t>
      </w:r>
      <w:r w:rsidRPr="00D62BC0" w:rsidR="0049204D">
        <w:t>1</w:t>
      </w:r>
      <w:r w:rsidRPr="00D62BC0" w:rsidR="0049204D">
        <w:t>-</w:t>
      </w:r>
      <w:r w:rsidRPr="00D62BC0">
        <w:t>《</w:t>
      </w:r>
      <w:r w:rsidRPr="00D62BC0" w:rsidR="00CB68B8">
        <w:t>2022</w:t>
      </w:r>
      <w:r w:rsidRPr="00D62BC0">
        <w:t>年度</w:t>
      </w:r>
      <w:r w:rsidRPr="00D62BC0" w:rsidR="008F301F">
        <w:t>澳门青年</w:t>
      </w:r>
      <w:r w:rsidRPr="00D62BC0" w:rsidR="00AC0834">
        <w:t>学者计划</w:t>
      </w:r>
      <w:r w:rsidRPr="00D62BC0">
        <w:t>申报汇总表》，于</w:t>
      </w:r>
      <w:r w:rsidRPr="00D62BC0" w:rsidR="00CB68B8">
        <w:rPr>
          <w:color w:val="632423" w:themeColor="accent2" w:themeShade="80"/>
        </w:rPr>
        <w:t>2022</w:t>
      </w:r>
      <w:r w:rsidRPr="00D62BC0">
        <w:rPr>
          <w:color w:val="632423" w:themeColor="accent2" w:themeShade="80"/>
        </w:rPr>
        <w:t>年</w:t>
      </w:r>
      <w:r w:rsidRPr="00D62BC0" w:rsidR="0049204D">
        <w:rPr>
          <w:color w:val="632423" w:themeColor="accent2" w:themeShade="80"/>
        </w:rPr>
        <w:t>3</w:t>
      </w:r>
      <w:r w:rsidRPr="00D62BC0">
        <w:rPr>
          <w:color w:val="632423" w:themeColor="accent2" w:themeShade="80"/>
        </w:rPr>
        <w:t>月</w:t>
      </w:r>
      <w:r w:rsidRPr="00D62BC0" w:rsidR="0049204D">
        <w:rPr>
          <w:color w:val="632423" w:themeColor="accent2" w:themeShade="80"/>
        </w:rPr>
        <w:t>3</w:t>
      </w:r>
      <w:r w:rsidRPr="00D62BC0">
        <w:rPr>
          <w:color w:val="632423" w:themeColor="accent2" w:themeShade="80"/>
        </w:rPr>
        <w:t>1</w:t>
      </w:r>
      <w:r w:rsidRPr="00D62BC0">
        <w:rPr>
          <w:color w:val="632423" w:themeColor="accent2" w:themeShade="80"/>
        </w:rPr>
        <w:t>日</w:t>
      </w:r>
      <w:r w:rsidRPr="00D62BC0">
        <w:t>前按照下表要求</w:t>
      </w:r>
      <w:r w:rsidRPr="00D62BC0" w:rsidR="00F60BF6">
        <w:t>提交材料</w:t>
      </w:r>
      <w:r w:rsidRPr="00D62BC0">
        <w:t>。</w:t>
      </w:r>
    </w:p>
    <w:tbl>
      <w:tblPr>
        <w:tblStyle w:val="TableGrid"/>
        <w:tblW w:w="0" w:type="auto"/>
        <w:tblLook w:val="04A0"/>
      </w:tblPr>
      <w:tblGrid>
        <w:gridCol w:w="1271"/>
        <w:gridCol w:w="7342"/>
      </w:tblGrid>
      <w:tr w:rsidTr="00617D9B">
        <w:tblPrEx>
          <w:tblW w:w="0" w:type="auto"/>
          <w:tblLook w:val="04A0"/>
        </w:tblPrEx>
        <w:trPr>
          <w:trHeight w:val="529"/>
        </w:trPr>
        <w:tc>
          <w:tcPr>
            <w:tcW w:w="1271" w:type="dxa"/>
            <w:vAlign w:val="center"/>
          </w:tcPr>
          <w:p w:rsidR="0026634B" w:rsidRPr="00D62BC0" w:rsidP="00617D9B">
            <w:pPr>
              <w:snapToGrid w:val="0"/>
              <w:jc w:val="center"/>
              <w:rPr>
                <w:b/>
                <w:sz w:val="28"/>
                <w:szCs w:val="28"/>
              </w:rPr>
            </w:pPr>
            <w:r w:rsidRPr="00D62BC0">
              <w:rPr>
                <w:b/>
                <w:sz w:val="28"/>
                <w:szCs w:val="28"/>
              </w:rPr>
              <w:t>类型</w:t>
            </w:r>
          </w:p>
        </w:tc>
        <w:tc>
          <w:tcPr>
            <w:tcW w:w="7342" w:type="dxa"/>
            <w:vAlign w:val="center"/>
          </w:tcPr>
          <w:p w:rsidR="0026634B" w:rsidRPr="00D62BC0" w:rsidP="00617D9B">
            <w:pPr>
              <w:snapToGrid w:val="0"/>
              <w:jc w:val="center"/>
              <w:rPr>
                <w:b/>
                <w:sz w:val="28"/>
                <w:szCs w:val="28"/>
              </w:rPr>
            </w:pPr>
            <w:r w:rsidRPr="00D62BC0">
              <w:rPr>
                <w:b/>
                <w:sz w:val="28"/>
                <w:szCs w:val="28"/>
              </w:rPr>
              <w:t>材料</w:t>
            </w:r>
          </w:p>
        </w:tc>
      </w:tr>
      <w:tr w:rsidTr="00617D9B">
        <w:tblPrEx>
          <w:tblW w:w="0" w:type="auto"/>
          <w:tblLook w:val="04A0"/>
        </w:tblPrEx>
        <w:trPr>
          <w:trHeight w:val="546"/>
        </w:trPr>
        <w:tc>
          <w:tcPr>
            <w:tcW w:w="1271" w:type="dxa"/>
            <w:vMerge w:val="restart"/>
            <w:vAlign w:val="center"/>
          </w:tcPr>
          <w:p w:rsidR="0026634B" w:rsidRPr="00D62BC0" w:rsidP="00617D9B">
            <w:pPr>
              <w:snapToGrid w:val="0"/>
              <w:jc w:val="center"/>
              <w:rPr>
                <w:sz w:val="28"/>
                <w:szCs w:val="28"/>
              </w:rPr>
            </w:pPr>
            <w:r w:rsidRPr="00D62BC0">
              <w:rPr>
                <w:sz w:val="28"/>
                <w:szCs w:val="28"/>
              </w:rPr>
              <w:t>电子版材料</w:t>
            </w:r>
          </w:p>
        </w:tc>
        <w:tc>
          <w:tcPr>
            <w:tcW w:w="7342" w:type="dxa"/>
            <w:vAlign w:val="center"/>
          </w:tcPr>
          <w:p w:rsidR="0026634B" w:rsidRPr="00D62BC0" w:rsidP="00617D9B">
            <w:pPr>
              <w:snapToGrid w:val="0"/>
              <w:rPr>
                <w:sz w:val="28"/>
                <w:szCs w:val="28"/>
              </w:rPr>
            </w:pPr>
            <w:r w:rsidRPr="00D62BC0">
              <w:rPr>
                <w:sz w:val="28"/>
                <w:szCs w:val="28"/>
              </w:rPr>
              <w:t>1.</w:t>
            </w:r>
            <w:r w:rsidRPr="00D62BC0">
              <w:t xml:space="preserve"> </w:t>
            </w:r>
            <w:r w:rsidRPr="00D62BC0" w:rsidR="00CB68B8">
              <w:rPr>
                <w:sz w:val="28"/>
                <w:szCs w:val="28"/>
              </w:rPr>
              <w:t>2022</w:t>
            </w:r>
            <w:r w:rsidRPr="00D62BC0">
              <w:rPr>
                <w:sz w:val="28"/>
                <w:szCs w:val="28"/>
              </w:rPr>
              <w:t>年度</w:t>
            </w:r>
            <w:r w:rsidRPr="00D62BC0" w:rsidR="008F301F">
              <w:rPr>
                <w:sz w:val="28"/>
                <w:szCs w:val="28"/>
              </w:rPr>
              <w:t>澳门青年</w:t>
            </w:r>
            <w:r w:rsidRPr="00D62BC0" w:rsidR="00AC0834">
              <w:rPr>
                <w:sz w:val="28"/>
                <w:szCs w:val="28"/>
              </w:rPr>
              <w:t>学者计划</w:t>
            </w:r>
            <w:r w:rsidRPr="00D62BC0">
              <w:rPr>
                <w:sz w:val="28"/>
                <w:szCs w:val="28"/>
              </w:rPr>
              <w:t>申报汇总表</w:t>
            </w:r>
          </w:p>
          <w:p w:rsidR="0026634B" w:rsidRPr="00D62BC0" w:rsidP="00617D9B">
            <w:pPr>
              <w:rPr>
                <w:sz w:val="28"/>
              </w:rPr>
            </w:pPr>
            <w:r w:rsidRPr="00D62BC0">
              <w:rPr>
                <w:sz w:val="28"/>
              </w:rPr>
              <w:t>（</w:t>
            </w:r>
            <w:r w:rsidRPr="00D62BC0">
              <w:rPr>
                <w:sz w:val="28"/>
              </w:rPr>
              <w:t>Excel</w:t>
            </w:r>
            <w:r w:rsidRPr="00D62BC0">
              <w:rPr>
                <w:sz w:val="28"/>
              </w:rPr>
              <w:t>版本）</w:t>
            </w:r>
          </w:p>
          <w:p w:rsidR="0026634B" w:rsidRPr="00D62BC0" w:rsidP="00617D9B">
            <w:pPr>
              <w:snapToGrid w:val="0"/>
              <w:rPr>
                <w:sz w:val="28"/>
                <w:szCs w:val="28"/>
              </w:rPr>
            </w:pPr>
            <w:r w:rsidRPr="00D62BC0">
              <w:rPr>
                <w:sz w:val="28"/>
              </w:rPr>
              <w:t>2.</w:t>
            </w:r>
            <w:r w:rsidRPr="00D62BC0" w:rsidR="00CB68B8">
              <w:rPr>
                <w:sz w:val="28"/>
                <w:szCs w:val="28"/>
              </w:rPr>
              <w:t xml:space="preserve"> 2022</w:t>
            </w:r>
            <w:r w:rsidRPr="00D62BC0">
              <w:rPr>
                <w:sz w:val="28"/>
                <w:szCs w:val="28"/>
              </w:rPr>
              <w:t>年度</w:t>
            </w:r>
            <w:r w:rsidRPr="00D62BC0" w:rsidR="008F301F">
              <w:rPr>
                <w:sz w:val="28"/>
                <w:szCs w:val="28"/>
              </w:rPr>
              <w:t>澳门青年</w:t>
            </w:r>
            <w:r w:rsidRPr="00D62BC0" w:rsidR="00AC0834">
              <w:rPr>
                <w:sz w:val="28"/>
                <w:szCs w:val="28"/>
              </w:rPr>
              <w:t>学者计划</w:t>
            </w:r>
            <w:r w:rsidRPr="00D62BC0">
              <w:rPr>
                <w:sz w:val="28"/>
                <w:szCs w:val="28"/>
              </w:rPr>
              <w:t>申报汇总表</w:t>
            </w:r>
          </w:p>
          <w:p w:rsidR="0026634B" w:rsidRPr="00D62BC0" w:rsidP="00617D9B">
            <w:pPr>
              <w:snapToGrid w:val="0"/>
              <w:rPr>
                <w:sz w:val="28"/>
                <w:szCs w:val="28"/>
              </w:rPr>
            </w:pPr>
            <w:r w:rsidRPr="00D62BC0">
              <w:rPr>
                <w:sz w:val="28"/>
                <w:szCs w:val="28"/>
              </w:rPr>
              <w:t>（单位签字、盖章后，扫描成</w:t>
            </w:r>
            <w:r w:rsidRPr="00D62BC0">
              <w:rPr>
                <w:sz w:val="28"/>
                <w:szCs w:val="28"/>
              </w:rPr>
              <w:t>PDF</w:t>
            </w:r>
            <w:r w:rsidRPr="00D62BC0">
              <w:rPr>
                <w:sz w:val="28"/>
                <w:szCs w:val="28"/>
              </w:rPr>
              <w:t>版本）</w:t>
            </w:r>
          </w:p>
          <w:p w:rsidR="0049204D" w:rsidRPr="00D62BC0" w:rsidP="00617D9B">
            <w:pPr>
              <w:snapToGrid w:val="0"/>
              <w:rPr>
                <w:sz w:val="28"/>
                <w:szCs w:val="28"/>
              </w:rPr>
            </w:pPr>
            <w:r w:rsidRPr="00D62BC0">
              <w:rPr>
                <w:sz w:val="28"/>
                <w:szCs w:val="28"/>
              </w:rPr>
              <w:t>3.</w:t>
            </w:r>
            <w:r w:rsidRPr="00D62BC0">
              <w:rPr>
                <w:sz w:val="28"/>
                <w:szCs w:val="28"/>
              </w:rPr>
              <w:t>承诺书</w:t>
            </w:r>
          </w:p>
          <w:p w:rsidR="0049204D" w:rsidRPr="00D62BC0" w:rsidP="00617D9B">
            <w:pPr>
              <w:snapToGrid w:val="0"/>
              <w:rPr>
                <w:sz w:val="28"/>
                <w:szCs w:val="28"/>
              </w:rPr>
            </w:pPr>
            <w:r w:rsidRPr="00D62BC0">
              <w:rPr>
                <w:sz w:val="28"/>
                <w:szCs w:val="28"/>
              </w:rPr>
              <w:t>（申请人签字，合作导师签字，单位签字、盖章后，扫描成</w:t>
            </w:r>
            <w:r w:rsidRPr="00D62BC0">
              <w:rPr>
                <w:sz w:val="28"/>
                <w:szCs w:val="28"/>
              </w:rPr>
              <w:t>PDF</w:t>
            </w:r>
            <w:r w:rsidRPr="00D62BC0">
              <w:rPr>
                <w:sz w:val="28"/>
                <w:szCs w:val="28"/>
              </w:rPr>
              <w:t>版本）</w:t>
            </w:r>
          </w:p>
          <w:p w:rsidR="0026634B" w:rsidRPr="00D62BC0" w:rsidP="00617D9B">
            <w:pPr>
              <w:snapToGrid w:val="0"/>
              <w:rPr>
                <w:sz w:val="28"/>
                <w:szCs w:val="28"/>
              </w:rPr>
            </w:pPr>
            <w:r w:rsidRPr="00D62BC0">
              <w:rPr>
                <w:sz w:val="28"/>
                <w:szCs w:val="28"/>
              </w:rPr>
              <w:t>4.</w:t>
            </w:r>
            <w:r w:rsidRPr="00D62BC0" w:rsidR="008F301F">
              <w:rPr>
                <w:sz w:val="28"/>
                <w:szCs w:val="28"/>
              </w:rPr>
              <w:t>澳门青年</w:t>
            </w:r>
            <w:r w:rsidRPr="00D62BC0" w:rsidR="00AC0834">
              <w:rPr>
                <w:sz w:val="28"/>
                <w:szCs w:val="28"/>
              </w:rPr>
              <w:t>学者计划</w:t>
            </w:r>
            <w:r w:rsidRPr="00D62BC0" w:rsidR="001740D8">
              <w:rPr>
                <w:sz w:val="28"/>
                <w:szCs w:val="28"/>
              </w:rPr>
              <w:t>申请</w:t>
            </w:r>
            <w:r w:rsidRPr="00D62BC0">
              <w:rPr>
                <w:sz w:val="28"/>
                <w:szCs w:val="28"/>
              </w:rPr>
              <w:t>表</w:t>
            </w:r>
          </w:p>
          <w:p w:rsidR="0026634B" w:rsidRPr="00D62BC0" w:rsidP="00617D9B">
            <w:pPr>
              <w:snapToGrid w:val="0"/>
              <w:rPr>
                <w:sz w:val="28"/>
                <w:szCs w:val="28"/>
              </w:rPr>
            </w:pPr>
            <w:r w:rsidRPr="00D62BC0">
              <w:rPr>
                <w:sz w:val="28"/>
                <w:szCs w:val="28"/>
              </w:rPr>
              <w:t>（申请人在申报系统下载，</w:t>
            </w:r>
            <w:r w:rsidRPr="00D62BC0">
              <w:rPr>
                <w:sz w:val="28"/>
                <w:szCs w:val="28"/>
              </w:rPr>
              <w:t>Word</w:t>
            </w:r>
            <w:r w:rsidRPr="00D62BC0">
              <w:rPr>
                <w:sz w:val="28"/>
                <w:szCs w:val="28"/>
              </w:rPr>
              <w:t>版本）</w:t>
            </w:r>
          </w:p>
          <w:p w:rsidR="0026634B" w:rsidRPr="00D62BC0" w:rsidP="00617D9B">
            <w:pPr>
              <w:snapToGrid w:val="0"/>
              <w:rPr>
                <w:sz w:val="28"/>
                <w:szCs w:val="28"/>
              </w:rPr>
            </w:pPr>
            <w:r w:rsidRPr="00D62BC0">
              <w:rPr>
                <w:sz w:val="28"/>
                <w:szCs w:val="28"/>
              </w:rPr>
              <w:t>5</w:t>
            </w:r>
            <w:r w:rsidRPr="00D62BC0">
              <w:rPr>
                <w:sz w:val="28"/>
                <w:szCs w:val="28"/>
              </w:rPr>
              <w:t>.</w:t>
            </w:r>
            <w:r w:rsidRPr="00D62BC0">
              <w:rPr>
                <w:sz w:val="28"/>
                <w:szCs w:val="28"/>
              </w:rPr>
              <w:t>相关证明材料（</w:t>
            </w:r>
            <w:r w:rsidRPr="00D62BC0" w:rsidR="002D7ACE">
              <w:rPr>
                <w:sz w:val="28"/>
                <w:szCs w:val="28"/>
              </w:rPr>
              <w:t>身份证正反面、</w:t>
            </w:r>
            <w:r w:rsidRPr="00D62BC0" w:rsidR="00F60BF6">
              <w:rPr>
                <w:sz w:val="28"/>
                <w:szCs w:val="28"/>
              </w:rPr>
              <w:t>博士学位证书、</w:t>
            </w:r>
            <w:r w:rsidRPr="00D62BC0" w:rsidR="002D7ACE">
              <w:rPr>
                <w:sz w:val="28"/>
                <w:szCs w:val="28"/>
              </w:rPr>
              <w:t>科研成果证明材料</w:t>
            </w:r>
            <w:r w:rsidRPr="00D62BC0">
              <w:rPr>
                <w:sz w:val="28"/>
                <w:szCs w:val="28"/>
              </w:rPr>
              <w:t>）</w:t>
            </w:r>
          </w:p>
          <w:p w:rsidR="0026634B" w:rsidRPr="00D62BC0" w:rsidP="00617D9B">
            <w:pPr>
              <w:snapToGrid w:val="0"/>
              <w:rPr>
                <w:sz w:val="28"/>
                <w:szCs w:val="28"/>
              </w:rPr>
            </w:pPr>
            <w:r w:rsidRPr="00D62BC0">
              <w:rPr>
                <w:sz w:val="28"/>
                <w:szCs w:val="28"/>
              </w:rPr>
              <w:t>（</w:t>
            </w:r>
            <w:r w:rsidRPr="00D62BC0">
              <w:rPr>
                <w:sz w:val="28"/>
                <w:szCs w:val="28"/>
              </w:rPr>
              <w:t>PDF</w:t>
            </w:r>
            <w:r w:rsidRPr="00D62BC0">
              <w:rPr>
                <w:sz w:val="28"/>
                <w:szCs w:val="28"/>
              </w:rPr>
              <w:t>版本）</w:t>
            </w:r>
          </w:p>
          <w:p w:rsidR="0026634B" w:rsidRPr="00D62BC0" w:rsidP="00617D9B">
            <w:pPr>
              <w:snapToGrid w:val="0"/>
              <w:rPr>
                <w:sz w:val="28"/>
                <w:szCs w:val="28"/>
              </w:rPr>
            </w:pPr>
          </w:p>
          <w:p w:rsidR="0026634B" w:rsidRPr="00D62BC0" w:rsidP="00617D9B">
            <w:pPr>
              <w:rPr>
                <w:b/>
              </w:rPr>
            </w:pPr>
            <w:r w:rsidRPr="00D62BC0">
              <w:rPr>
                <w:b/>
                <w:sz w:val="28"/>
              </w:rPr>
              <w:t>（其中以上</w:t>
            </w:r>
            <w:r w:rsidRPr="00D62BC0" w:rsidR="0049204D">
              <w:rPr>
                <w:b/>
                <w:sz w:val="28"/>
              </w:rPr>
              <w:t xml:space="preserve"> 3-5</w:t>
            </w:r>
            <w:r w:rsidRPr="00D62BC0">
              <w:rPr>
                <w:b/>
                <w:sz w:val="28"/>
              </w:rPr>
              <w:t>一起压缩后以</w:t>
            </w:r>
            <w:r w:rsidRPr="00D62BC0">
              <w:rPr>
                <w:b/>
                <w:sz w:val="28"/>
              </w:rPr>
              <w:t>“</w:t>
            </w:r>
            <w:r w:rsidRPr="00D62BC0">
              <w:rPr>
                <w:b/>
                <w:sz w:val="28"/>
              </w:rPr>
              <w:t>院系名称</w:t>
            </w:r>
            <w:r w:rsidRPr="00D62BC0">
              <w:rPr>
                <w:b/>
                <w:sz w:val="28"/>
              </w:rPr>
              <w:t>-</w:t>
            </w:r>
            <w:r w:rsidRPr="00D62BC0">
              <w:rPr>
                <w:b/>
                <w:sz w:val="28"/>
              </w:rPr>
              <w:t>申请人姓名</w:t>
            </w:r>
            <w:r w:rsidRPr="00D62BC0">
              <w:rPr>
                <w:b/>
                <w:sz w:val="28"/>
              </w:rPr>
              <w:t>”</w:t>
            </w:r>
            <w:r w:rsidRPr="00D62BC0">
              <w:rPr>
                <w:b/>
                <w:sz w:val="28"/>
              </w:rPr>
              <w:t>命名）</w:t>
            </w:r>
          </w:p>
        </w:tc>
      </w:tr>
      <w:tr w:rsidTr="00617D9B">
        <w:tblPrEx>
          <w:tblW w:w="0" w:type="auto"/>
          <w:tblLook w:val="04A0"/>
        </w:tblPrEx>
        <w:trPr>
          <w:trHeight w:val="546"/>
        </w:trPr>
        <w:tc>
          <w:tcPr>
            <w:tcW w:w="1271" w:type="dxa"/>
            <w:vMerge/>
            <w:vAlign w:val="center"/>
          </w:tcPr>
          <w:p w:rsidR="0026634B" w:rsidRPr="00D62BC0" w:rsidP="00617D9B">
            <w:pPr>
              <w:snapToGrid w:val="0"/>
              <w:jc w:val="center"/>
              <w:rPr>
                <w:sz w:val="28"/>
                <w:szCs w:val="28"/>
              </w:rPr>
            </w:pPr>
          </w:p>
        </w:tc>
        <w:tc>
          <w:tcPr>
            <w:tcW w:w="7342" w:type="dxa"/>
            <w:vAlign w:val="center"/>
          </w:tcPr>
          <w:p w:rsidR="0026634B" w:rsidRPr="00D62BC0" w:rsidP="00617D9B">
            <w:pPr>
              <w:snapToGrid w:val="0"/>
              <w:rPr>
                <w:sz w:val="28"/>
                <w:szCs w:val="28"/>
              </w:rPr>
            </w:pPr>
            <w:r w:rsidRPr="00D62BC0">
              <w:rPr>
                <w:sz w:val="28"/>
                <w:szCs w:val="28"/>
              </w:rPr>
              <w:t>发至电子邮箱：</w:t>
            </w:r>
            <w:r w:rsidRPr="00D62BC0">
              <w:rPr>
                <w:sz w:val="28"/>
                <w:szCs w:val="28"/>
              </w:rPr>
              <w:t>postdoct@mail.sysu.edu.cn</w:t>
            </w:r>
          </w:p>
        </w:tc>
      </w:tr>
    </w:tbl>
    <w:p w:rsidR="00AB13C2" w:rsidRPr="00D62BC0" w:rsidP="00AB13C2">
      <w:pPr>
        <w:adjustRightInd w:val="0"/>
        <w:snapToGrid w:val="0"/>
        <w:spacing w:line="540" w:lineRule="atLeast"/>
        <w:ind w:firstLine="640" w:firstLineChars="200"/>
      </w:pPr>
      <w:r w:rsidRPr="00D62BC0">
        <w:t>（四</w:t>
      </w:r>
      <w:r w:rsidRPr="00D62BC0">
        <w:t>）遴选方式</w:t>
      </w:r>
    </w:p>
    <w:p w:rsidR="008F301F" w:rsidRPr="00D62BC0" w:rsidP="008F301F">
      <w:pPr>
        <w:adjustRightInd w:val="0"/>
        <w:snapToGrid w:val="0"/>
        <w:spacing w:line="540" w:lineRule="atLeast"/>
        <w:ind w:firstLine="640" w:firstLineChars="200"/>
      </w:pPr>
      <w:r w:rsidRPr="00D62BC0">
        <w:t>全国博士后管委会办公室、中国博士后科学基金会组织第一轮专家评审，确定不超过</w:t>
      </w:r>
      <w:r w:rsidRPr="00D62BC0">
        <w:t>50</w:t>
      </w:r>
      <w:r w:rsidRPr="00D62BC0">
        <w:t>名候选人。候选人在规定时间内</w:t>
      </w:r>
      <w:r w:rsidRPr="00D62BC0">
        <w:t>与最多</w:t>
      </w:r>
      <w:r w:rsidRPr="00D62BC0">
        <w:t>2</w:t>
      </w:r>
      <w:r w:rsidRPr="00D62BC0">
        <w:t>位合作导师对接。对接成功后，候选人和合作导师共同撰写研究方案，并由候选人向澳门项目秘书处递交申请表和研究方案。澳门科学技术协进会组织项目</w:t>
      </w:r>
      <w:r w:rsidRPr="00D62BC0" w:rsidR="00D37622">
        <w:t>第二轮专家评审</w:t>
      </w:r>
      <w:r w:rsidRPr="00D62BC0">
        <w:t>，最终确定</w:t>
      </w:r>
      <w:r w:rsidRPr="00D62BC0">
        <w:t>25</w:t>
      </w:r>
      <w:r w:rsidRPr="00D62BC0">
        <w:t>名</w:t>
      </w:r>
      <w:r w:rsidRPr="00D62BC0" w:rsidR="00D37622">
        <w:t>拟</w:t>
      </w:r>
      <w:r w:rsidRPr="00D62BC0">
        <w:t>资助人员。</w:t>
      </w:r>
    </w:p>
    <w:p w:rsidR="00AB13C2" w:rsidRPr="00D62BC0" w:rsidP="008F301F">
      <w:pPr>
        <w:adjustRightInd w:val="0"/>
        <w:snapToGrid w:val="0"/>
        <w:spacing w:line="540" w:lineRule="atLeast"/>
        <w:ind w:firstLine="640" w:firstLineChars="200"/>
      </w:pPr>
      <w:r w:rsidRPr="00D62BC0">
        <w:t>申请人和设站单位于</w:t>
      </w:r>
      <w:r w:rsidRPr="00D62BC0">
        <w:t>2</w:t>
      </w:r>
      <w:r w:rsidRPr="00D62BC0" w:rsidR="00BF49BE">
        <w:t>022</w:t>
      </w:r>
      <w:r w:rsidRPr="00D62BC0">
        <w:t>年</w:t>
      </w:r>
      <w:r w:rsidRPr="00D62BC0">
        <w:t>5</w:t>
      </w:r>
      <w:r w:rsidRPr="00D62BC0">
        <w:t>月下旬登录申报系统查询第一轮专家评审结果。全国博士后管委会办公室拟于</w:t>
      </w:r>
      <w:r w:rsidRPr="00D62BC0">
        <w:t>2</w:t>
      </w:r>
      <w:r w:rsidRPr="00D62BC0" w:rsidR="00BF49BE">
        <w:t>022</w:t>
      </w:r>
      <w:r w:rsidRPr="00D62BC0">
        <w:t>年</w:t>
      </w:r>
      <w:r w:rsidRPr="00D62BC0">
        <w:t>7</w:t>
      </w:r>
      <w:r w:rsidRPr="00D62BC0">
        <w:t>月对最终评审结果进行核准并印发获选通知。</w:t>
      </w:r>
    </w:p>
    <w:p w:rsidR="00AB13C2" w:rsidRPr="00D62BC0" w:rsidP="00AB13C2">
      <w:pPr>
        <w:adjustRightInd w:val="0"/>
        <w:snapToGrid w:val="0"/>
        <w:spacing w:line="540" w:lineRule="atLeast"/>
        <w:ind w:firstLine="640" w:firstLineChars="200"/>
        <w:rPr>
          <w:b/>
        </w:rPr>
      </w:pPr>
      <w:r w:rsidRPr="00D62BC0">
        <w:rPr>
          <w:b/>
        </w:rPr>
        <w:t>四、注意事项</w:t>
      </w:r>
    </w:p>
    <w:p w:rsidR="00AB13C2" w:rsidRPr="00D62BC0" w:rsidP="00AB13C2">
      <w:pPr>
        <w:adjustRightInd w:val="0"/>
        <w:snapToGrid w:val="0"/>
        <w:spacing w:line="540" w:lineRule="exact"/>
        <w:ind w:firstLine="627" w:firstLineChars="196"/>
      </w:pPr>
      <w:r w:rsidRPr="00D62BC0">
        <w:t>1.</w:t>
      </w:r>
      <w:r w:rsidRPr="00D62BC0">
        <w:t>各单位注意时间节点，应将申请材料</w:t>
      </w:r>
      <w:r w:rsidRPr="00D62BC0" w:rsidR="00F6533D">
        <w:t>在</w:t>
      </w:r>
      <w:r w:rsidRPr="00D62BC0">
        <w:t>申报截止之日前提交，逾期不再受理。</w:t>
      </w:r>
    </w:p>
    <w:p w:rsidR="00F6533D" w:rsidRPr="00D62BC0" w:rsidP="00AB13C2">
      <w:pPr>
        <w:adjustRightInd w:val="0"/>
        <w:snapToGrid w:val="0"/>
        <w:spacing w:line="540" w:lineRule="exact"/>
        <w:ind w:firstLine="627" w:firstLineChars="196"/>
      </w:pPr>
      <w:r w:rsidRPr="00D62BC0">
        <w:t>2.“</w:t>
      </w:r>
      <w:r w:rsidRPr="00D62BC0">
        <w:t>派出项目</w:t>
      </w:r>
      <w:r w:rsidRPr="00D62BC0">
        <w:t>”</w:t>
      </w:r>
      <w:r w:rsidRPr="00D62BC0">
        <w:t>、</w:t>
      </w:r>
      <w:r w:rsidRPr="00D62BC0">
        <w:t>“</w:t>
      </w:r>
      <w:r w:rsidRPr="00D62BC0">
        <w:t>香江学者计划</w:t>
      </w:r>
      <w:r w:rsidRPr="00D62BC0">
        <w:t>”</w:t>
      </w:r>
      <w:r w:rsidRPr="00D62BC0">
        <w:t>和</w:t>
      </w:r>
      <w:r w:rsidRPr="00D62BC0">
        <w:t>“</w:t>
      </w:r>
      <w:r w:rsidRPr="00D62BC0">
        <w:t>澳门青年学者计划</w:t>
      </w:r>
      <w:r w:rsidRPr="00D62BC0">
        <w:t>”</w:t>
      </w:r>
      <w:r w:rsidRPr="00D62BC0">
        <w:t>为同期评审，申请人如同时申报上述项目，申报学科须为相同学科，评审时</w:t>
      </w:r>
      <w:r w:rsidRPr="00D62BC0">
        <w:t>“</w:t>
      </w:r>
      <w:r w:rsidRPr="00D62BC0">
        <w:t>派出项目</w:t>
      </w:r>
      <w:r w:rsidRPr="00D62BC0">
        <w:t>”</w:t>
      </w:r>
      <w:r w:rsidRPr="00D62BC0">
        <w:t>优先参评，</w:t>
      </w:r>
      <w:r w:rsidRPr="00D62BC0">
        <w:t>“</w:t>
      </w:r>
      <w:r w:rsidRPr="00D62BC0">
        <w:t>香江学者计划</w:t>
      </w:r>
      <w:r w:rsidRPr="00D62BC0">
        <w:t>”</w:t>
      </w:r>
      <w:r w:rsidRPr="00D62BC0">
        <w:t>和</w:t>
      </w:r>
      <w:r w:rsidRPr="00D62BC0">
        <w:t>“</w:t>
      </w:r>
      <w:r w:rsidRPr="00D62BC0">
        <w:t>澳门青年学者计划</w:t>
      </w:r>
      <w:r w:rsidRPr="00D62BC0">
        <w:t>”</w:t>
      </w:r>
      <w:r w:rsidRPr="00D62BC0">
        <w:t>按本人意愿排序参评。</w:t>
      </w:r>
    </w:p>
    <w:p w:rsidR="00AB13C2" w:rsidRPr="00D62BC0" w:rsidP="00AB13C2">
      <w:pPr>
        <w:adjustRightInd w:val="0"/>
        <w:snapToGrid w:val="0"/>
        <w:spacing w:line="540" w:lineRule="exact"/>
        <w:ind w:firstLine="627" w:firstLineChars="196"/>
      </w:pPr>
      <w:r w:rsidRPr="00D62BC0">
        <w:t>3</w:t>
      </w:r>
      <w:r w:rsidRPr="00D62BC0">
        <w:t>.</w:t>
      </w:r>
      <w:r w:rsidRPr="00D62BC0">
        <w:t>获资助人员须在获选通知印发之日起</w:t>
      </w:r>
      <w:r w:rsidRPr="00D62BC0">
        <w:t>6</w:t>
      </w:r>
      <w:r w:rsidRPr="00D62BC0">
        <w:t>个月内赴国（境）外开始博士后研究工作，否则视为自动放弃。</w:t>
      </w:r>
      <w:r w:rsidRPr="00D62BC0" w:rsidR="00D37622">
        <w:t>如因新冠肺炎疫情等不可</w:t>
      </w:r>
      <w:r w:rsidRPr="00D62BC0" w:rsidR="00D37622">
        <w:t>抗因素</w:t>
      </w:r>
      <w:r w:rsidRPr="00D62BC0" w:rsidR="00D37622">
        <w:t>无法按期开展研究工作，获选人员须及时向所在单位和学校说明情况，学校将结合申请人的整体情况及学校管理规定给予相应意见，并将意见提交至中国博士后科学基金会报备，否则视为自动放弃。</w:t>
      </w:r>
    </w:p>
    <w:p w:rsidR="00AB13C2" w:rsidRPr="00D62BC0" w:rsidP="00AB13C2">
      <w:pPr>
        <w:adjustRightInd w:val="0"/>
        <w:snapToGrid w:val="0"/>
        <w:spacing w:line="540" w:lineRule="exact"/>
        <w:ind w:firstLine="627" w:firstLineChars="196"/>
      </w:pPr>
      <w:r w:rsidRPr="00D62BC0">
        <w:t>4</w:t>
      </w:r>
      <w:r w:rsidRPr="00D62BC0">
        <w:t>.</w:t>
      </w:r>
      <w:r w:rsidRPr="00D62BC0">
        <w:t>获资助人员</w:t>
      </w:r>
      <w:r w:rsidRPr="00D62BC0" w:rsidR="00AA3194">
        <w:t>参照</w:t>
      </w:r>
      <w:r w:rsidRPr="00D62BC0">
        <w:t>《全国博士后管委会办公室关于印发博士后国际交流计划实施细则的通知》（博管办〔</w:t>
      </w:r>
      <w:r w:rsidRPr="00D62BC0">
        <w:t>2013</w:t>
      </w:r>
      <w:r w:rsidRPr="00D62BC0">
        <w:t>〕</w:t>
      </w:r>
      <w:r w:rsidRPr="00D62BC0">
        <w:t>77</w:t>
      </w:r>
      <w:r w:rsidRPr="00D62BC0">
        <w:t>号）</w:t>
      </w:r>
      <w:r w:rsidRPr="00D62BC0" w:rsidR="00AC0834">
        <w:t>和《关于印发</w:t>
      </w:r>
      <w:r w:rsidRPr="00D62BC0" w:rsidR="00AC0834">
        <w:t>“</w:t>
      </w:r>
      <w:r w:rsidRPr="00D62BC0" w:rsidR="00AC0834">
        <w:t>香江学者计划</w:t>
      </w:r>
      <w:r w:rsidRPr="00D62BC0" w:rsidR="00AC0834">
        <w:t>”</w:t>
      </w:r>
      <w:r w:rsidRPr="00D62BC0" w:rsidR="00AC0834">
        <w:t>实施细则的通知》（博管办〔</w:t>
      </w:r>
      <w:r w:rsidRPr="00D62BC0" w:rsidR="00AC0834">
        <w:t>2011</w:t>
      </w:r>
      <w:r w:rsidRPr="00D62BC0" w:rsidR="00AC0834">
        <w:t>〕</w:t>
      </w:r>
      <w:r w:rsidRPr="00D62BC0" w:rsidR="00AC0834">
        <w:t>92</w:t>
      </w:r>
      <w:r w:rsidRPr="00D62BC0" w:rsidR="00AC0834">
        <w:t>号）</w:t>
      </w:r>
      <w:r w:rsidRPr="00D62BC0">
        <w:t>中的有关规定管理。</w:t>
      </w:r>
    </w:p>
    <w:p w:rsidR="00134E82" w:rsidRPr="00D62BC0" w:rsidP="00AB13C2">
      <w:pPr>
        <w:adjustRightInd w:val="0"/>
        <w:snapToGrid w:val="0"/>
        <w:spacing w:line="540" w:lineRule="atLeast"/>
        <w:ind w:firstLine="640" w:firstLineChars="200"/>
      </w:pPr>
      <w:r w:rsidRPr="00D62BC0">
        <w:t>5</w:t>
      </w:r>
      <w:r w:rsidRPr="00D62BC0" w:rsidR="00AB13C2">
        <w:t>.</w:t>
      </w:r>
      <w:r w:rsidRPr="00D62BC0" w:rsidR="00AB13C2">
        <w:t>申报时未提交博士学位证书的获资助人员，进站时设站单位应核实其学位证书。如无学位证书，应报全国博士后管委会办公室取消其获选资格，不得办理进站手续。</w:t>
      </w:r>
    </w:p>
    <w:p w:rsidR="00AB13C2" w:rsidRPr="00D62BC0" w:rsidP="00AB13C2">
      <w:pPr>
        <w:adjustRightInd w:val="0"/>
        <w:snapToGrid w:val="0"/>
        <w:spacing w:line="540" w:lineRule="atLeast"/>
        <w:ind w:firstLine="640" w:firstLineChars="200"/>
      </w:pPr>
      <w:r w:rsidRPr="00D62BC0">
        <w:t>6</w:t>
      </w:r>
      <w:r w:rsidRPr="00D62BC0">
        <w:t>.</w:t>
      </w:r>
      <w:r w:rsidRPr="00D62BC0">
        <w:t>如获资助人员放弃资助或退站，须将剩余经费及时退回。</w:t>
      </w:r>
    </w:p>
    <w:p w:rsidR="00D37622" w:rsidRPr="00D62BC0" w:rsidP="00AB13C2">
      <w:pPr>
        <w:adjustRightInd w:val="0"/>
        <w:snapToGrid w:val="0"/>
        <w:spacing w:line="540" w:lineRule="atLeast"/>
        <w:ind w:firstLine="640" w:firstLineChars="200"/>
      </w:pPr>
      <w:r w:rsidRPr="00D62BC0">
        <w:t>7.</w:t>
      </w:r>
      <w:r w:rsidRPr="00D62BC0">
        <w:t>获资助人员在国（境）外完成科研任务后，须在派出时间结束前按时返校，学校不受理派出时间的延长申请。</w:t>
      </w:r>
    </w:p>
    <w:p w:rsidR="00CF1AE6" w:rsidRPr="00D62BC0" w:rsidP="00CF1AE6">
      <w:pPr>
        <w:adjustRightInd w:val="0"/>
        <w:snapToGrid w:val="0"/>
        <w:spacing w:line="540" w:lineRule="exact"/>
        <w:ind w:firstLine="645"/>
        <w:rPr>
          <w:szCs w:val="32"/>
        </w:rPr>
      </w:pPr>
      <w:r w:rsidRPr="00D62BC0">
        <w:rPr>
          <w:szCs w:val="32"/>
        </w:rPr>
        <w:t>特此通知。</w:t>
      </w:r>
    </w:p>
    <w:p w:rsidR="00CF1AE6" w:rsidRPr="00D62BC0" w:rsidP="00CF1AE6">
      <w:pPr>
        <w:adjustRightInd w:val="0"/>
        <w:snapToGrid w:val="0"/>
        <w:spacing w:line="540" w:lineRule="exact"/>
        <w:ind w:firstLine="640" w:firstLineChars="200"/>
        <w:rPr>
          <w:szCs w:val="32"/>
        </w:rPr>
      </w:pPr>
    </w:p>
    <w:p w:rsidR="00CF1AE6" w:rsidRPr="00D62BC0" w:rsidP="00DD6F07">
      <w:pPr>
        <w:adjustRightInd w:val="0"/>
        <w:snapToGrid w:val="0"/>
        <w:spacing w:line="540" w:lineRule="exact"/>
        <w:ind w:firstLine="640" w:firstLineChars="200"/>
        <w:rPr>
          <w:szCs w:val="32"/>
        </w:rPr>
      </w:pPr>
      <w:r w:rsidRPr="00D62BC0">
        <w:rPr>
          <w:szCs w:val="32"/>
        </w:rPr>
        <w:t>附件：</w:t>
      </w:r>
      <w:r w:rsidRPr="00D62BC0">
        <w:rPr>
          <w:szCs w:val="32"/>
        </w:rPr>
        <w:t>1.</w:t>
      </w:r>
      <w:r w:rsidRPr="00D62BC0" w:rsidR="00F6533D">
        <w:t xml:space="preserve"> </w:t>
      </w:r>
      <w:r w:rsidRPr="00D62BC0" w:rsidR="00BF49BE">
        <w:rPr>
          <w:szCs w:val="32"/>
        </w:rPr>
        <w:t>2022</w:t>
      </w:r>
      <w:r w:rsidRPr="00D62BC0" w:rsidR="00F6533D">
        <w:rPr>
          <w:szCs w:val="32"/>
        </w:rPr>
        <w:t>年度</w:t>
      </w:r>
      <w:r w:rsidRPr="00D62BC0" w:rsidR="00AA3194">
        <w:rPr>
          <w:color w:val="000000" w:themeColor="text1"/>
          <w:szCs w:val="32"/>
        </w:rPr>
        <w:t>澳门青年</w:t>
      </w:r>
      <w:r w:rsidRPr="00D62BC0" w:rsidR="00AC0834">
        <w:rPr>
          <w:color w:val="000000" w:themeColor="text1"/>
          <w:szCs w:val="32"/>
        </w:rPr>
        <w:t>学者计划</w:t>
      </w:r>
      <w:r w:rsidRPr="00D62BC0" w:rsidR="00F6533D">
        <w:rPr>
          <w:szCs w:val="32"/>
        </w:rPr>
        <w:t>申报汇总表</w:t>
      </w:r>
    </w:p>
    <w:p w:rsidR="00D37622" w:rsidRPr="00D62BC0" w:rsidP="00DD6F07">
      <w:pPr>
        <w:adjustRightInd w:val="0"/>
        <w:snapToGrid w:val="0"/>
        <w:spacing w:line="540" w:lineRule="exact"/>
        <w:ind w:firstLine="640" w:firstLineChars="200"/>
        <w:rPr>
          <w:szCs w:val="32"/>
        </w:rPr>
      </w:pPr>
      <w:r w:rsidRPr="00D62BC0">
        <w:rPr>
          <w:szCs w:val="32"/>
        </w:rPr>
        <w:t xml:space="preserve">      2.</w:t>
      </w:r>
      <w:r w:rsidRPr="00D62BC0">
        <w:rPr>
          <w:szCs w:val="32"/>
        </w:rPr>
        <w:t>承诺书</w:t>
      </w:r>
    </w:p>
    <w:p w:rsidR="00CF1AE6" w:rsidRPr="00D62BC0" w:rsidP="00CF1AE6">
      <w:pPr>
        <w:adjustRightInd w:val="0"/>
        <w:snapToGrid w:val="0"/>
        <w:spacing w:line="540" w:lineRule="exact"/>
        <w:jc w:val="right"/>
        <w:rPr>
          <w:szCs w:val="32"/>
        </w:rPr>
      </w:pPr>
    </w:p>
    <w:p w:rsidR="00CF1AE6" w:rsidRPr="00D62BC0" w:rsidP="00CF1AE6">
      <w:pPr>
        <w:adjustRightInd w:val="0"/>
        <w:snapToGrid w:val="0"/>
        <w:spacing w:line="540" w:lineRule="exact"/>
        <w:jc w:val="right"/>
        <w:rPr>
          <w:szCs w:val="32"/>
        </w:rPr>
      </w:pPr>
    </w:p>
    <w:p w:rsidR="00CF1AE6" w:rsidRPr="00D62BC0" w:rsidP="00CF1AE6">
      <w:pPr>
        <w:adjustRightInd w:val="0"/>
        <w:snapToGrid w:val="0"/>
        <w:spacing w:line="540" w:lineRule="exact"/>
        <w:jc w:val="right"/>
        <w:rPr>
          <w:szCs w:val="32"/>
        </w:rPr>
      </w:pPr>
    </w:p>
    <w:p w:rsidR="00CF1AE6" w:rsidRPr="00D62BC0" w:rsidP="00AC0834">
      <w:pPr>
        <w:wordWrap w:val="0"/>
        <w:adjustRightInd w:val="0"/>
        <w:snapToGrid w:val="0"/>
        <w:spacing w:line="540" w:lineRule="exact"/>
        <w:ind w:right="624"/>
        <w:jc w:val="right"/>
        <w:rPr>
          <w:szCs w:val="32"/>
        </w:rPr>
      </w:pPr>
      <w:r w:rsidRPr="00D62BC0">
        <w:rPr>
          <w:szCs w:val="32"/>
        </w:rPr>
        <w:t>人力资源管理处</w:t>
      </w:r>
    </w:p>
    <w:p w:rsidR="00CF1AE6" w:rsidRPr="00D62BC0" w:rsidP="00CF1AE6">
      <w:pPr>
        <w:wordWrap w:val="0"/>
        <w:adjustRightInd w:val="0"/>
        <w:snapToGrid w:val="0"/>
        <w:spacing w:line="540" w:lineRule="exact"/>
        <w:jc w:val="right"/>
        <w:rPr>
          <w:szCs w:val="32"/>
        </w:rPr>
      </w:pPr>
      <w:r w:rsidRPr="00D62BC0">
        <w:rPr>
          <w:szCs w:val="32"/>
        </w:rPr>
        <w:t>2022</w:t>
      </w:r>
      <w:r w:rsidRPr="00D62BC0">
        <w:rPr>
          <w:szCs w:val="32"/>
        </w:rPr>
        <w:t>年</w:t>
      </w:r>
      <w:r w:rsidRPr="00D62BC0" w:rsidR="00D37622">
        <w:rPr>
          <w:szCs w:val="32"/>
        </w:rPr>
        <w:t>2</w:t>
      </w:r>
      <w:r w:rsidRPr="00D62BC0">
        <w:rPr>
          <w:szCs w:val="32"/>
        </w:rPr>
        <w:t>月</w:t>
      </w:r>
      <w:r w:rsidRPr="00D62BC0" w:rsidR="00D37622">
        <w:rPr>
          <w:szCs w:val="32"/>
        </w:rPr>
        <w:t>8</w:t>
      </w:r>
      <w:r w:rsidRPr="00D62BC0">
        <w:rPr>
          <w:szCs w:val="32"/>
        </w:rPr>
        <w:t>日</w:t>
      </w:r>
      <w:r w:rsidRPr="00D62BC0">
        <w:rPr>
          <w:szCs w:val="32"/>
        </w:rPr>
        <w:t xml:space="preserve">    </w:t>
      </w:r>
    </w:p>
    <w:p w:rsidR="00CF1AE6" w:rsidRPr="00D62BC0" w:rsidP="00CF1AE6">
      <w:pPr>
        <w:adjustRightInd w:val="0"/>
        <w:snapToGrid w:val="0"/>
        <w:spacing w:line="540" w:lineRule="exact"/>
        <w:ind w:firstLine="5440" w:firstLineChars="1700"/>
        <w:rPr>
          <w:szCs w:val="32"/>
        </w:rPr>
      </w:pPr>
    </w:p>
    <w:p w:rsidR="00CF1AE6" w:rsidRPr="00D62BC0" w:rsidP="00BF49BE">
      <w:pPr>
        <w:adjustRightInd w:val="0"/>
        <w:snapToGrid w:val="0"/>
        <w:spacing w:line="540" w:lineRule="exact"/>
        <w:ind w:firstLine="640" w:firstLineChars="200"/>
        <w:jc w:val="left"/>
        <w:rPr>
          <w:szCs w:val="32"/>
        </w:rPr>
      </w:pPr>
      <w:r w:rsidRPr="00D62BC0">
        <w:rPr>
          <w:szCs w:val="32"/>
        </w:rPr>
        <w:t>（联系人：王静，</w:t>
      </w:r>
      <w:r w:rsidRPr="00D62BC0" w:rsidR="00BF49BE">
        <w:rPr>
          <w:szCs w:val="32"/>
        </w:rPr>
        <w:t>郑重，</w:t>
      </w:r>
      <w:r w:rsidRPr="00D62BC0">
        <w:rPr>
          <w:szCs w:val="32"/>
        </w:rPr>
        <w:t>联系电话：</w:t>
      </w:r>
      <w:r w:rsidRPr="00D62BC0">
        <w:rPr>
          <w:szCs w:val="32"/>
        </w:rPr>
        <w:t>020-84112914</w:t>
      </w:r>
      <w:r w:rsidRPr="00D62BC0" w:rsidR="00BF49BE">
        <w:rPr>
          <w:szCs w:val="32"/>
        </w:rPr>
        <w:t>，</w:t>
      </w:r>
      <w:r w:rsidRPr="00D62BC0" w:rsidR="00BF49BE">
        <w:rPr>
          <w:szCs w:val="32"/>
        </w:rPr>
        <w:t>020-84112970</w:t>
      </w:r>
      <w:r w:rsidRPr="00D62BC0">
        <w:rPr>
          <w:szCs w:val="32"/>
        </w:rPr>
        <w:t>）</w:t>
      </w:r>
    </w:p>
    <w:p w:rsidR="00B647F4" w:rsidRPr="00D62BC0" w:rsidP="00CF1AE6">
      <w:pPr>
        <w:adjustRightInd w:val="0"/>
        <w:snapToGrid w:val="0"/>
        <w:spacing w:line="540" w:lineRule="atLeast"/>
        <w:ind w:firstLine="640" w:firstLineChars="200"/>
        <w:rPr>
          <w:rFonts w:eastAsia="黑体"/>
        </w:rPr>
      </w:pPr>
    </w:p>
    <w:sectPr w:rsidSect="00047AA4">
      <w:footerReference w:type="even" r:id="rId5"/>
      <w:footerReference w:type="default" r:id="rId6"/>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2AEF" w:usb1="4000207B" w:usb2="00000000" w:usb3="00000000" w:csb0="000001FF" w:csb1="00000000"/>
    <w:embedRegular r:id="rId1" w:fontKey="{78DADF8B-8840-4EC4-A5EE-A716532540DA}"/>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embedRegular r:id="rId2" w:fontKey="{C94E926E-30ED-4682-8614-0171249CF80B}"/>
  </w:font>
  <w:font w:name="黑体">
    <w:altName w:val="SimHei"/>
    <w:panose1 w:val="02010609060101010101"/>
    <w:charset w:val="86"/>
    <w:family w:val="modern"/>
    <w:pitch w:val="fixed"/>
    <w:sig w:usb0="800002BF" w:usb1="38CF7CFA" w:usb2="00000016" w:usb3="00000000" w:csb0="00040001" w:csb1="00000000"/>
  </w:font>
  <w:font w:name="方正小标宋简体">
    <w:panose1 w:val="02010601030101010101"/>
    <w:charset w:val="86"/>
    <w:family w:val="auto"/>
    <w:pitch w:val="variable"/>
    <w:sig w:usb0="00000001" w:usb1="080E0000" w:usb2="00000010" w:usb3="00000000" w:csb0="00040000" w:csb1="00000000"/>
    <w:embedRegular r:id="rId3" w:fontKey="{5DE73996-A9F4-4818-853E-CCBB4F3F4789}"/>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embedRegular r:id="rId4" w:fontKey="{90F2F8FC-722D-4DC3-944F-7C82503971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25646346"/>
      <w:docPartObj>
        <w:docPartGallery w:val="Page Numbers (Bottom of Page)"/>
        <w:docPartUnique/>
      </w:docPartObj>
    </w:sdtPr>
    <w:sdtEndPr>
      <w:rPr>
        <w:rFonts w:ascii="Times New Roman" w:hAnsi="Times New Roman" w:cs="Times New Roman"/>
        <w:sz w:val="28"/>
        <w:szCs w:val="28"/>
      </w:rPr>
    </w:sdtEndPr>
    <w:sdtContent>
      <w:p w:rsidR="00E24535" w:rsidRPr="00D65E9F" w:rsidP="00D65E9F">
        <w:pPr>
          <w:pStyle w:val="Footer"/>
          <w:ind w:firstLine="420" w:firstLineChars="150"/>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Pr="00D62BC0" w:rsidR="00D62BC0">
          <w:rPr>
            <w:rFonts w:ascii="Times New Roman" w:hAnsi="Times New Roman" w:cs="Times New Roman"/>
            <w:noProof/>
            <w:sz w:val="28"/>
            <w:szCs w:val="28"/>
            <w:lang w:val="zh-CN"/>
          </w:rPr>
          <w:t>6</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922060138"/>
      <w:docPartObj>
        <w:docPartGallery w:val="Page Numbers (Bottom of Page)"/>
        <w:docPartUnique/>
      </w:docPartObj>
    </w:sdtPr>
    <w:sdtEndPr>
      <w:rPr>
        <w:rFonts w:ascii="Times New Roman" w:hAnsi="Times New Roman" w:cs="Times New Roman"/>
        <w:sz w:val="28"/>
        <w:szCs w:val="28"/>
      </w:rPr>
    </w:sdtEndPr>
    <w:sdtContent>
      <w:p w:rsidR="00E24535" w:rsidRPr="00D65E9F" w:rsidP="00D65E9F">
        <w:pPr>
          <w:pStyle w:val="Footer"/>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Pr="00D62BC0" w:rsidR="00D62BC0">
          <w:rPr>
            <w:rFonts w:ascii="Times New Roman" w:hAnsi="Times New Roman" w:cs="Times New Roman"/>
            <w:noProof/>
            <w:sz w:val="28"/>
            <w:szCs w:val="28"/>
            <w:lang w:val="zh-CN"/>
          </w:rPr>
          <w:t>5</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bordersDoNotSurroundHeader/>
  <w:bordersDoNotSurroundFooter/>
  <w:proofState w:spelling="clean" w:grammar="clean"/>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044A0"/>
    <w:rsid w:val="00014B72"/>
    <w:rsid w:val="00030B15"/>
    <w:rsid w:val="00047AA4"/>
    <w:rsid w:val="000D6A64"/>
    <w:rsid w:val="000E3BC9"/>
    <w:rsid w:val="001001BF"/>
    <w:rsid w:val="00111158"/>
    <w:rsid w:val="00122740"/>
    <w:rsid w:val="00134E82"/>
    <w:rsid w:val="00137BA5"/>
    <w:rsid w:val="001740D8"/>
    <w:rsid w:val="00180691"/>
    <w:rsid w:val="00192A77"/>
    <w:rsid w:val="001A15AC"/>
    <w:rsid w:val="001A4D7B"/>
    <w:rsid w:val="001B2074"/>
    <w:rsid w:val="001C4193"/>
    <w:rsid w:val="001C6C10"/>
    <w:rsid w:val="001E46D7"/>
    <w:rsid w:val="00216360"/>
    <w:rsid w:val="00221B66"/>
    <w:rsid w:val="00251D5E"/>
    <w:rsid w:val="00255631"/>
    <w:rsid w:val="00262190"/>
    <w:rsid w:val="00262F8B"/>
    <w:rsid w:val="00265CBA"/>
    <w:rsid w:val="0026634B"/>
    <w:rsid w:val="00277256"/>
    <w:rsid w:val="002D2105"/>
    <w:rsid w:val="002D7ACE"/>
    <w:rsid w:val="002E2A09"/>
    <w:rsid w:val="002F0783"/>
    <w:rsid w:val="0030202D"/>
    <w:rsid w:val="00310A7F"/>
    <w:rsid w:val="00330A72"/>
    <w:rsid w:val="003539FC"/>
    <w:rsid w:val="00354B37"/>
    <w:rsid w:val="00387133"/>
    <w:rsid w:val="003A3701"/>
    <w:rsid w:val="003C4BE5"/>
    <w:rsid w:val="003D2FE4"/>
    <w:rsid w:val="003D4369"/>
    <w:rsid w:val="00406824"/>
    <w:rsid w:val="00445496"/>
    <w:rsid w:val="004547EE"/>
    <w:rsid w:val="00455838"/>
    <w:rsid w:val="00465033"/>
    <w:rsid w:val="00470269"/>
    <w:rsid w:val="00484FE5"/>
    <w:rsid w:val="0049204D"/>
    <w:rsid w:val="004940C7"/>
    <w:rsid w:val="004C5FBC"/>
    <w:rsid w:val="004E19A9"/>
    <w:rsid w:val="00532479"/>
    <w:rsid w:val="00590E94"/>
    <w:rsid w:val="005A02CB"/>
    <w:rsid w:val="005A4719"/>
    <w:rsid w:val="00617D9B"/>
    <w:rsid w:val="00631B8E"/>
    <w:rsid w:val="00633F67"/>
    <w:rsid w:val="00640522"/>
    <w:rsid w:val="00661207"/>
    <w:rsid w:val="00680E17"/>
    <w:rsid w:val="00731D69"/>
    <w:rsid w:val="00745D45"/>
    <w:rsid w:val="007829A2"/>
    <w:rsid w:val="007C31B7"/>
    <w:rsid w:val="007D2BC8"/>
    <w:rsid w:val="007D649F"/>
    <w:rsid w:val="007F1A60"/>
    <w:rsid w:val="008017A6"/>
    <w:rsid w:val="00804651"/>
    <w:rsid w:val="00810AEA"/>
    <w:rsid w:val="00812A08"/>
    <w:rsid w:val="008171B0"/>
    <w:rsid w:val="00837DEA"/>
    <w:rsid w:val="0085406F"/>
    <w:rsid w:val="00855E17"/>
    <w:rsid w:val="0086691F"/>
    <w:rsid w:val="00885C5E"/>
    <w:rsid w:val="00886BF3"/>
    <w:rsid w:val="0088746A"/>
    <w:rsid w:val="008A57A9"/>
    <w:rsid w:val="008A7B50"/>
    <w:rsid w:val="008B31D1"/>
    <w:rsid w:val="008F301F"/>
    <w:rsid w:val="008F44B5"/>
    <w:rsid w:val="00900508"/>
    <w:rsid w:val="009007FF"/>
    <w:rsid w:val="009106E6"/>
    <w:rsid w:val="009C4BC7"/>
    <w:rsid w:val="009E1217"/>
    <w:rsid w:val="009E6AFC"/>
    <w:rsid w:val="00A14F7B"/>
    <w:rsid w:val="00A25DC7"/>
    <w:rsid w:val="00A64785"/>
    <w:rsid w:val="00A72919"/>
    <w:rsid w:val="00A915EA"/>
    <w:rsid w:val="00A929EF"/>
    <w:rsid w:val="00A94139"/>
    <w:rsid w:val="00AA3194"/>
    <w:rsid w:val="00AA4FEE"/>
    <w:rsid w:val="00AB13C2"/>
    <w:rsid w:val="00AB7102"/>
    <w:rsid w:val="00AC0834"/>
    <w:rsid w:val="00AF18DA"/>
    <w:rsid w:val="00AF2D96"/>
    <w:rsid w:val="00B1657A"/>
    <w:rsid w:val="00B23A12"/>
    <w:rsid w:val="00B2620C"/>
    <w:rsid w:val="00B33831"/>
    <w:rsid w:val="00B360BA"/>
    <w:rsid w:val="00B450EC"/>
    <w:rsid w:val="00B647F4"/>
    <w:rsid w:val="00BD0631"/>
    <w:rsid w:val="00BD0D4A"/>
    <w:rsid w:val="00BD0D5D"/>
    <w:rsid w:val="00BF3C6E"/>
    <w:rsid w:val="00BF49BE"/>
    <w:rsid w:val="00BF7B90"/>
    <w:rsid w:val="00C143EB"/>
    <w:rsid w:val="00C17A79"/>
    <w:rsid w:val="00C30E21"/>
    <w:rsid w:val="00C97182"/>
    <w:rsid w:val="00CB1DFF"/>
    <w:rsid w:val="00CB68B8"/>
    <w:rsid w:val="00CC443F"/>
    <w:rsid w:val="00CD4C33"/>
    <w:rsid w:val="00CF1AE6"/>
    <w:rsid w:val="00D0318A"/>
    <w:rsid w:val="00D12D05"/>
    <w:rsid w:val="00D27289"/>
    <w:rsid w:val="00D37622"/>
    <w:rsid w:val="00D62BC0"/>
    <w:rsid w:val="00D65E9F"/>
    <w:rsid w:val="00D867AE"/>
    <w:rsid w:val="00D9127E"/>
    <w:rsid w:val="00DA06DF"/>
    <w:rsid w:val="00DD0D46"/>
    <w:rsid w:val="00DD29A6"/>
    <w:rsid w:val="00DD6F07"/>
    <w:rsid w:val="00DE1946"/>
    <w:rsid w:val="00DF07D8"/>
    <w:rsid w:val="00DF149D"/>
    <w:rsid w:val="00E04624"/>
    <w:rsid w:val="00E13797"/>
    <w:rsid w:val="00E24535"/>
    <w:rsid w:val="00E34E53"/>
    <w:rsid w:val="00E47A39"/>
    <w:rsid w:val="00E546B9"/>
    <w:rsid w:val="00E81587"/>
    <w:rsid w:val="00E85A0E"/>
    <w:rsid w:val="00E877E1"/>
    <w:rsid w:val="00EE479A"/>
    <w:rsid w:val="00EF0F70"/>
    <w:rsid w:val="00EF3A7A"/>
    <w:rsid w:val="00F10BD3"/>
    <w:rsid w:val="00F27225"/>
    <w:rsid w:val="00F34512"/>
    <w:rsid w:val="00F40255"/>
    <w:rsid w:val="00F46EC4"/>
    <w:rsid w:val="00F52ABD"/>
    <w:rsid w:val="00F60BF6"/>
    <w:rsid w:val="00F6160A"/>
    <w:rsid w:val="00F6533D"/>
    <w:rsid w:val="00FC3FDF"/>
    <w:rsid w:val="00FD561B"/>
    <w:rsid w:val="00FE24A2"/>
    <w:rsid w:val="00FF1E9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3871585C-2134-442E-A474-888F1A58C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5631"/>
    <w:pPr>
      <w:widowControl w:val="0"/>
      <w:jc w:val="both"/>
    </w:pPr>
    <w:rPr>
      <w:rFonts w:ascii="Times New Roman" w:eastAsia="仿宋_GB2312" w:hAnsi="Times New Roman" w:cs="Times New Roman"/>
      <w:sz w:val="3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2D210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
    <w:name w:val="页眉 字符"/>
    <w:basedOn w:val="DefaultParagraphFont"/>
    <w:link w:val="Header"/>
    <w:uiPriority w:val="99"/>
    <w:rsid w:val="002D2105"/>
    <w:rPr>
      <w:sz w:val="18"/>
      <w:szCs w:val="18"/>
    </w:rPr>
  </w:style>
  <w:style w:type="paragraph" w:styleId="Footer">
    <w:name w:val="footer"/>
    <w:basedOn w:val="Normal"/>
    <w:link w:val="a0"/>
    <w:uiPriority w:val="99"/>
    <w:unhideWhenUsed/>
    <w:rsid w:val="002D210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0">
    <w:name w:val="页脚 字符"/>
    <w:basedOn w:val="DefaultParagraphFont"/>
    <w:link w:val="Footer"/>
    <w:uiPriority w:val="99"/>
    <w:rsid w:val="002D2105"/>
    <w:rPr>
      <w:sz w:val="18"/>
      <w:szCs w:val="18"/>
    </w:rPr>
  </w:style>
  <w:style w:type="paragraph" w:styleId="BodyTextIndent">
    <w:name w:val="Body Text Indent"/>
    <w:basedOn w:val="Normal"/>
    <w:link w:val="a1"/>
    <w:rsid w:val="002D2105"/>
    <w:pPr>
      <w:adjustRightInd w:val="0"/>
      <w:snapToGrid w:val="0"/>
      <w:spacing w:line="460" w:lineRule="atLeast"/>
      <w:ind w:firstLine="461" w:firstLineChars="192"/>
    </w:pPr>
    <w:rPr>
      <w:sz w:val="24"/>
    </w:rPr>
  </w:style>
  <w:style w:type="character" w:customStyle="1" w:styleId="a1">
    <w:name w:val="正文文本缩进 字符"/>
    <w:basedOn w:val="DefaultParagraphFont"/>
    <w:link w:val="BodyTextIndent"/>
    <w:rsid w:val="002D2105"/>
    <w:rPr>
      <w:rFonts w:ascii="Times New Roman" w:eastAsia="宋体" w:hAnsi="Times New Roman" w:cs="Times New Roman"/>
      <w:sz w:val="24"/>
      <w:szCs w:val="24"/>
    </w:rPr>
  </w:style>
  <w:style w:type="paragraph" w:styleId="BodyText">
    <w:name w:val="Body Text"/>
    <w:basedOn w:val="Normal"/>
    <w:link w:val="a2"/>
    <w:rsid w:val="002D2105"/>
    <w:pPr>
      <w:adjustRightInd w:val="0"/>
      <w:snapToGrid w:val="0"/>
      <w:spacing w:line="500" w:lineRule="atLeast"/>
    </w:pPr>
    <w:rPr>
      <w:rFonts w:ascii="宋体"/>
      <w:bCs/>
      <w:sz w:val="28"/>
    </w:rPr>
  </w:style>
  <w:style w:type="character" w:customStyle="1" w:styleId="a2">
    <w:name w:val="正文文本 字符"/>
    <w:basedOn w:val="DefaultParagraphFont"/>
    <w:link w:val="BodyText"/>
    <w:rsid w:val="002D2105"/>
    <w:rPr>
      <w:rFonts w:ascii="宋体" w:eastAsia="宋体" w:hAnsi="Times New Roman" w:cs="Times New Roman"/>
      <w:bCs/>
      <w:sz w:val="28"/>
      <w:szCs w:val="24"/>
    </w:rPr>
  </w:style>
  <w:style w:type="paragraph" w:styleId="BalloonText">
    <w:name w:val="Balloon Text"/>
    <w:basedOn w:val="Normal"/>
    <w:link w:val="a3"/>
    <w:uiPriority w:val="99"/>
    <w:semiHidden/>
    <w:unhideWhenUsed/>
    <w:rsid w:val="002D2105"/>
    <w:rPr>
      <w:sz w:val="18"/>
      <w:szCs w:val="18"/>
    </w:rPr>
  </w:style>
  <w:style w:type="character" w:customStyle="1" w:styleId="a3">
    <w:name w:val="批注框文本 字符"/>
    <w:basedOn w:val="DefaultParagraphFont"/>
    <w:link w:val="BalloonText"/>
    <w:uiPriority w:val="99"/>
    <w:semiHidden/>
    <w:rsid w:val="002D2105"/>
    <w:rPr>
      <w:rFonts w:ascii="Times New Roman" w:eastAsia="宋体" w:hAnsi="Times New Roman" w:cs="Times New Roman"/>
      <w:sz w:val="18"/>
      <w:szCs w:val="18"/>
    </w:rPr>
  </w:style>
  <w:style w:type="character" w:styleId="LineNumber">
    <w:name w:val="line number"/>
    <w:basedOn w:val="DefaultParagraphFont"/>
    <w:uiPriority w:val="99"/>
    <w:semiHidden/>
    <w:unhideWhenUsed/>
    <w:rsid w:val="00886BF3"/>
  </w:style>
  <w:style w:type="table" w:styleId="TableGrid">
    <w:name w:val="Table Grid"/>
    <w:basedOn w:val="TableNormal"/>
    <w:uiPriority w:val="59"/>
    <w:rsid w:val="00CF1AE6"/>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6634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footer" Target="footer1.xml" /><Relationship Id="rId6" Type="http://schemas.openxmlformats.org/officeDocument/2006/relationships/footer" Target="footer2.xml" /><Relationship Id="rId7" Type="http://schemas.openxmlformats.org/officeDocument/2006/relationships/theme" Target="theme/theme1.xml" /><Relationship Id="rId8"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8D7F2A-5844-4331-8778-5D4B58EEDC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515</TotalTime>
  <Pages>6</Pages>
  <Words>366</Words>
  <Characters>2088</Characters>
  <Application>Microsoft Office Word</Application>
  <DocSecurity>0</DocSecurity>
  <Lines>17</Lines>
  <Paragraphs>4</Paragraphs>
  <ScaleCrop>false</ScaleCrop>
  <Company>SYSU</Company>
  <LinksUpToDate>false</LinksUpToDate>
  <CharactersWithSpaces>2450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wj</cp:lastModifiedBy>
  <cp:revision>42</cp:revision>
  <cp:lastPrinted>2016-11-03T09:16:00Z</cp:lastPrinted>
  <dcterms:created xsi:type="dcterms:W3CDTF">2018-04-16T02:40:00Z</dcterms:created>
  <dcterms:modified xsi:type="dcterms:W3CDTF">2022-02-08T05:34:00Z</dcterms:modified>
</cp:coreProperties>
</file>