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3701" w:rsidRPr="001852C4" w:rsidRDefault="009007FF" w:rsidP="00886BF3">
      <w:pPr>
        <w:adjustRightInd w:val="0"/>
        <w:snapToGrid w:val="0"/>
        <w:spacing w:line="540" w:lineRule="atLeast"/>
        <w:rPr>
          <w:rFonts w:eastAsia="黑体"/>
        </w:rPr>
      </w:pPr>
      <w:r w:rsidRPr="001852C4">
        <w:rPr>
          <w:rFonts w:eastAsia="黑体"/>
          <w:noProof/>
        </w:rPr>
        <mc:AlternateContent>
          <mc:Choice Requires="wps">
            <w:drawing>
              <wp:anchor distT="0" distB="0" distL="114300" distR="114300" simplePos="0" relativeHeight="251681792" behindDoc="0" locked="0" layoutInCell="1" allowOverlap="1" wp14:anchorId="257F78E6" wp14:editId="264DE008">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rsidR="003A3701" w:rsidRPr="00EF3A7A" w:rsidRDefault="0088746A" w:rsidP="00AF18DA">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3A3701" w:rsidRDefault="003A370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57F78E6"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" filled="f" stroked="f">
                <v:textbox inset="0,0,0,0">
                  <w:txbxContent>
                    <w:p w:rsidR="003A3701" w:rsidRPr="00EF3A7A" w:rsidRDefault="0088746A" w:rsidP="00AF18DA">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3A3701" w:rsidRDefault="003A3701"/>
                  </w:txbxContent>
                </v:textbox>
                <w10:wrap anchorx="page" anchory="page"/>
              </v:shape>
            </w:pict>
          </mc:Fallback>
        </mc:AlternateContent>
      </w:r>
    </w:p>
    <w:p w:rsidR="002F0783" w:rsidRPr="001852C4" w:rsidRDefault="002F0783" w:rsidP="00886BF3">
      <w:pPr>
        <w:adjustRightInd w:val="0"/>
        <w:snapToGrid w:val="0"/>
        <w:spacing w:line="540" w:lineRule="atLeast"/>
        <w:rPr>
          <w:rFonts w:eastAsia="黑体"/>
        </w:rPr>
      </w:pPr>
    </w:p>
    <w:p w:rsidR="003A3701" w:rsidRPr="001852C4" w:rsidRDefault="0088746A" w:rsidP="007C31B7">
      <w:pPr>
        <w:adjustRightInd w:val="0"/>
        <w:snapToGrid w:val="0"/>
        <w:spacing w:line="540" w:lineRule="atLeast"/>
        <w:jc w:val="right"/>
        <w:rPr>
          <w:rFonts w:eastAsia="仿宋"/>
        </w:rPr>
      </w:pPr>
      <w:r w:rsidRPr="001852C4">
        <w:t>人力资源</w:t>
      </w:r>
      <w:r w:rsidR="007C31B7" w:rsidRPr="001852C4">
        <w:t>〔</w:t>
      </w:r>
      <w:r w:rsidRPr="001852C4">
        <w:t>2021</w:t>
      </w:r>
      <w:r w:rsidR="007C31B7" w:rsidRPr="001852C4">
        <w:t>〕</w:t>
      </w:r>
      <w:r w:rsidR="00501A82" w:rsidRPr="001852C4">
        <w:t>600</w:t>
      </w:r>
      <w:r w:rsidR="007C31B7" w:rsidRPr="001852C4">
        <w:t>号</w:t>
      </w:r>
    </w:p>
    <w:p w:rsidR="003A3701" w:rsidRPr="001852C4" w:rsidRDefault="003A3701" w:rsidP="00886BF3">
      <w:pPr>
        <w:adjustRightInd w:val="0"/>
        <w:snapToGrid w:val="0"/>
        <w:spacing w:line="540" w:lineRule="atLeast"/>
        <w:rPr>
          <w:rFonts w:eastAsia="黑体"/>
        </w:rPr>
      </w:pPr>
    </w:p>
    <w:p w:rsidR="003A3701" w:rsidRPr="001852C4" w:rsidRDefault="00812A08" w:rsidP="00886BF3">
      <w:pPr>
        <w:adjustRightInd w:val="0"/>
        <w:snapToGrid w:val="0"/>
        <w:spacing w:line="540" w:lineRule="atLeast"/>
        <w:rPr>
          <w:rFonts w:eastAsia="黑体"/>
        </w:rPr>
      </w:pPr>
      <w:r w:rsidRPr="001852C4">
        <w:rPr>
          <w:rFonts w:eastAsia="黑体"/>
          <w:noProof/>
        </w:rPr>
        <mc:AlternateContent>
          <mc:Choice Requires="wps">
            <w:drawing>
              <wp:anchor distT="0" distB="0" distL="114300" distR="114300" simplePos="0" relativeHeight="251686912" behindDoc="0" locked="0" layoutInCell="1" allowOverlap="1" wp14:anchorId="4C4B9050" wp14:editId="09EC3AD6">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E301D99"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sidRPr="001852C4">
        <w:rPr>
          <w:rFonts w:eastAsia="黑体"/>
          <w:noProof/>
        </w:rPr>
        <mc:AlternateContent>
          <mc:Choice Requires="wps">
            <w:drawing>
              <wp:anchor distT="0" distB="0" distL="114300" distR="114300" simplePos="0" relativeHeight="251682816" behindDoc="0" locked="0" layoutInCell="1" allowOverlap="1" wp14:anchorId="34B82C5F" wp14:editId="188B0D09">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B9F536C"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2867CE" w:rsidRPr="001852C4" w:rsidRDefault="0088746A" w:rsidP="006B6916">
      <w:pPr>
        <w:adjustRightInd w:val="0"/>
        <w:snapToGrid w:val="0"/>
        <w:spacing w:line="540" w:lineRule="atLeast"/>
        <w:jc w:val="center"/>
        <w:rPr>
          <w:rFonts w:eastAsia="方正小标宋简体"/>
          <w:sz w:val="44"/>
        </w:rPr>
      </w:pPr>
      <w:r w:rsidRPr="001852C4">
        <w:rPr>
          <w:rFonts w:eastAsia="方正小标宋简体"/>
          <w:sz w:val="44"/>
        </w:rPr>
        <w:t>人力资源管理处</w:t>
      </w:r>
      <w:r w:rsidR="00D867AE" w:rsidRPr="001852C4">
        <w:rPr>
          <w:rFonts w:eastAsia="方正小标宋简体"/>
          <w:sz w:val="44"/>
        </w:rPr>
        <w:t>关于开展</w:t>
      </w:r>
      <w:r w:rsidR="00D867AE" w:rsidRPr="001852C4">
        <w:rPr>
          <w:rFonts w:eastAsia="方正小标宋简体"/>
          <w:sz w:val="44"/>
        </w:rPr>
        <w:t>20</w:t>
      </w:r>
      <w:r w:rsidR="005C4CCD" w:rsidRPr="001852C4">
        <w:rPr>
          <w:rFonts w:eastAsia="方正小标宋简体"/>
          <w:sz w:val="44"/>
        </w:rPr>
        <w:t>21</w:t>
      </w:r>
      <w:r w:rsidR="002867CE" w:rsidRPr="001852C4">
        <w:rPr>
          <w:rFonts w:eastAsia="方正小标宋简体"/>
          <w:sz w:val="44"/>
        </w:rPr>
        <w:t>年</w:t>
      </w:r>
      <w:r w:rsidR="00772E84" w:rsidRPr="001852C4">
        <w:rPr>
          <w:rFonts w:eastAsia="方正小标宋简体"/>
          <w:sz w:val="44"/>
        </w:rPr>
        <w:t>度</w:t>
      </w:r>
      <w:r w:rsidR="00B65C36" w:rsidRPr="001852C4">
        <w:rPr>
          <w:rFonts w:eastAsia="方正小标宋简体"/>
          <w:sz w:val="44"/>
        </w:rPr>
        <w:t>广东省青年优秀</w:t>
      </w:r>
      <w:r w:rsidR="006B6916" w:rsidRPr="001852C4">
        <w:rPr>
          <w:rFonts w:eastAsia="方正小标宋简体"/>
          <w:sz w:val="44"/>
        </w:rPr>
        <w:t>科研</w:t>
      </w:r>
      <w:r w:rsidR="00B65C36" w:rsidRPr="001852C4">
        <w:rPr>
          <w:rFonts w:eastAsia="方正小标宋简体"/>
          <w:sz w:val="44"/>
        </w:rPr>
        <w:t>人才</w:t>
      </w:r>
      <w:r w:rsidR="00D867AE" w:rsidRPr="001852C4">
        <w:rPr>
          <w:rFonts w:eastAsia="方正小标宋简体"/>
          <w:sz w:val="44"/>
        </w:rPr>
        <w:t>国际</w:t>
      </w:r>
      <w:r w:rsidR="00B65C36" w:rsidRPr="001852C4">
        <w:rPr>
          <w:rFonts w:eastAsia="方正小标宋简体"/>
          <w:sz w:val="44"/>
        </w:rPr>
        <w:t>培养</w:t>
      </w:r>
      <w:r w:rsidR="00D867AE" w:rsidRPr="001852C4">
        <w:rPr>
          <w:rFonts w:eastAsia="方正小标宋简体"/>
          <w:sz w:val="44"/>
        </w:rPr>
        <w:t>计划</w:t>
      </w:r>
      <w:r w:rsidR="00B65C36" w:rsidRPr="001852C4">
        <w:rPr>
          <w:rFonts w:eastAsia="方正小标宋简体"/>
          <w:sz w:val="44"/>
        </w:rPr>
        <w:t>博士后</w:t>
      </w:r>
      <w:r w:rsidR="00D867AE" w:rsidRPr="001852C4">
        <w:rPr>
          <w:rFonts w:eastAsia="方正小标宋简体"/>
          <w:sz w:val="44"/>
        </w:rPr>
        <w:t>项目申报</w:t>
      </w:r>
    </w:p>
    <w:p w:rsidR="00B647F4" w:rsidRPr="001852C4" w:rsidRDefault="00D867AE" w:rsidP="006B6916">
      <w:pPr>
        <w:adjustRightInd w:val="0"/>
        <w:snapToGrid w:val="0"/>
        <w:spacing w:line="540" w:lineRule="atLeast"/>
        <w:jc w:val="center"/>
        <w:rPr>
          <w:rFonts w:eastAsia="方正小标宋简体"/>
          <w:sz w:val="44"/>
        </w:rPr>
      </w:pPr>
      <w:r w:rsidRPr="001852C4">
        <w:rPr>
          <w:rFonts w:eastAsia="方正小标宋简体"/>
          <w:sz w:val="44"/>
        </w:rPr>
        <w:t>工作的通知</w:t>
      </w:r>
    </w:p>
    <w:p w:rsidR="00D65E9F" w:rsidRPr="001852C4" w:rsidRDefault="00D65E9F" w:rsidP="00886BF3">
      <w:pPr>
        <w:adjustRightInd w:val="0"/>
        <w:snapToGrid w:val="0"/>
        <w:spacing w:line="540" w:lineRule="atLeast"/>
      </w:pPr>
    </w:p>
    <w:p w:rsidR="00CF1AE6" w:rsidRPr="001852C4" w:rsidRDefault="00CF1AE6" w:rsidP="00CF1AE6">
      <w:pPr>
        <w:adjustRightInd w:val="0"/>
        <w:snapToGrid w:val="0"/>
        <w:spacing w:line="540" w:lineRule="atLeast"/>
      </w:pPr>
      <w:r w:rsidRPr="001852C4">
        <w:t>各相关院系、附属医院、科研机构：</w:t>
      </w:r>
    </w:p>
    <w:p w:rsidR="00CF1AE6" w:rsidRPr="001852C4" w:rsidRDefault="00B65C36" w:rsidP="00CF1AE6">
      <w:pPr>
        <w:adjustRightInd w:val="0"/>
        <w:snapToGrid w:val="0"/>
        <w:spacing w:line="540" w:lineRule="atLeast"/>
        <w:ind w:firstLineChars="200" w:firstLine="624"/>
        <w:rPr>
          <w:color w:val="FF0000"/>
        </w:rPr>
      </w:pPr>
      <w:r w:rsidRPr="001852C4">
        <w:t>为贯彻落实《关于加快新时代博士和博士后人才创新发展的若干意见》（粤组通〔</w:t>
      </w:r>
      <w:r w:rsidRPr="001852C4">
        <w:t>2017</w:t>
      </w:r>
      <w:r w:rsidRPr="001852C4">
        <w:t>〕</w:t>
      </w:r>
      <w:r w:rsidRPr="001852C4">
        <w:t>46</w:t>
      </w:r>
      <w:r w:rsidRPr="001852C4">
        <w:t>号），广东省人力资源和社会保障厅</w:t>
      </w:r>
      <w:r w:rsidRPr="001852C4">
        <w:t>2021</w:t>
      </w:r>
      <w:r w:rsidRPr="001852C4">
        <w:t>年继续实施广东省青年优秀</w:t>
      </w:r>
      <w:r w:rsidR="006B6916" w:rsidRPr="001852C4">
        <w:t>科研人才国际培养计划博士后项目，</w:t>
      </w:r>
      <w:r w:rsidRPr="001852C4">
        <w:t>拟资助</w:t>
      </w:r>
      <w:r w:rsidR="006B6916" w:rsidRPr="001852C4">
        <w:t>优秀博士</w:t>
      </w:r>
      <w:r w:rsidRPr="001852C4">
        <w:t>到国（境）外开展博士后研究工作。现就有关工作通知如下</w:t>
      </w:r>
      <w:r w:rsidR="00CD4C33" w:rsidRPr="001852C4">
        <w:t>：</w:t>
      </w:r>
    </w:p>
    <w:p w:rsidR="00CF1AE6" w:rsidRPr="001852C4" w:rsidRDefault="00D867AE" w:rsidP="00CF1AE6">
      <w:pPr>
        <w:adjustRightInd w:val="0"/>
        <w:snapToGrid w:val="0"/>
        <w:spacing w:line="540" w:lineRule="atLeast"/>
        <w:ind w:firstLineChars="200" w:firstLine="626"/>
        <w:rPr>
          <w:b/>
        </w:rPr>
      </w:pPr>
      <w:r w:rsidRPr="001852C4">
        <w:rPr>
          <w:b/>
        </w:rPr>
        <w:t>一、</w:t>
      </w:r>
      <w:r w:rsidR="00B65C36" w:rsidRPr="001852C4">
        <w:rPr>
          <w:b/>
        </w:rPr>
        <w:t>资助对象</w:t>
      </w:r>
      <w:r w:rsidR="002867CE" w:rsidRPr="001852C4">
        <w:rPr>
          <w:b/>
        </w:rPr>
        <w:t>和</w:t>
      </w:r>
      <w:r w:rsidR="00B65C36" w:rsidRPr="001852C4">
        <w:rPr>
          <w:b/>
        </w:rPr>
        <w:t>资助方式</w:t>
      </w:r>
    </w:p>
    <w:p w:rsidR="00CF1AE6" w:rsidRPr="001852C4" w:rsidRDefault="00B65C36" w:rsidP="002867CE">
      <w:pPr>
        <w:adjustRightInd w:val="0"/>
        <w:snapToGrid w:val="0"/>
        <w:spacing w:line="540" w:lineRule="atLeast"/>
        <w:ind w:firstLineChars="200" w:firstLine="624"/>
        <w:rPr>
          <w:color w:val="FF0000"/>
        </w:rPr>
      </w:pPr>
      <w:r w:rsidRPr="001852C4">
        <w:t>广东省青年优秀</w:t>
      </w:r>
      <w:r w:rsidR="006B6916" w:rsidRPr="001852C4">
        <w:t>科研</w:t>
      </w:r>
      <w:r w:rsidRPr="001852C4">
        <w:t>人才国际培养计划博士后项目资助拟进站的博士或优秀在站博士后研究人员，到国（境）外优秀高校、科研机构、企业的优势学科领域，合作开展博士后研究工作。</w:t>
      </w:r>
      <w:r w:rsidR="006B6916" w:rsidRPr="001852C4">
        <w:t>入选本项目的人员</w:t>
      </w:r>
      <w:r w:rsidRPr="001852C4">
        <w:t>资助经费为</w:t>
      </w:r>
      <w:r w:rsidRPr="001852C4">
        <w:t>20</w:t>
      </w:r>
      <w:r w:rsidRPr="001852C4">
        <w:t>万元人民币</w:t>
      </w:r>
      <w:r w:rsidRPr="001852C4">
        <w:t>/</w:t>
      </w:r>
      <w:r w:rsidRPr="001852C4">
        <w:t>年，主要用于在站博士后研究期间的生活补贴、住房补助、购买保险及往返差旅费等。其余资助经费由博士后与国（境）外拟接收单位机构或合作导师</w:t>
      </w:r>
      <w:r w:rsidRPr="001852C4">
        <w:lastRenderedPageBreak/>
        <w:t>自行协议承担</w:t>
      </w:r>
      <w:r w:rsidR="00D867AE" w:rsidRPr="001852C4">
        <w:t>。</w:t>
      </w:r>
      <w:r w:rsidR="00354B37" w:rsidRPr="001852C4">
        <w:t>获选人员的工资待遇</w:t>
      </w:r>
      <w:r w:rsidR="008D1481" w:rsidRPr="001852C4">
        <w:t>发放</w:t>
      </w:r>
      <w:r w:rsidR="00354B37" w:rsidRPr="001852C4">
        <w:t>按照我校相关规定执行。</w:t>
      </w:r>
      <w:r w:rsidR="002867CE" w:rsidRPr="001852C4">
        <w:t>派出时间一般不少于</w:t>
      </w:r>
      <w:r w:rsidR="002867CE" w:rsidRPr="001852C4">
        <w:t>12</w:t>
      </w:r>
      <w:r w:rsidR="002867CE" w:rsidRPr="001852C4">
        <w:t>个月，</w:t>
      </w:r>
      <w:r w:rsidR="00772E84" w:rsidRPr="001852C4">
        <w:t>最长不超过</w:t>
      </w:r>
      <w:r w:rsidR="00772E84" w:rsidRPr="001852C4">
        <w:t>2</w:t>
      </w:r>
      <w:r w:rsidR="00772E84" w:rsidRPr="001852C4">
        <w:t>年</w:t>
      </w:r>
      <w:r w:rsidR="00371771" w:rsidRPr="001852C4">
        <w:t>。</w:t>
      </w:r>
      <w:r w:rsidR="002867CE" w:rsidRPr="001852C4">
        <w:t>学校将结合申请人的申请时间</w:t>
      </w:r>
      <w:r w:rsidR="00371771" w:rsidRPr="001852C4">
        <w:t>及其</w:t>
      </w:r>
      <w:r w:rsidR="002867CE" w:rsidRPr="001852C4">
        <w:t>合同</w:t>
      </w:r>
      <w:r w:rsidR="00772E84" w:rsidRPr="001852C4">
        <w:t>的</w:t>
      </w:r>
      <w:r w:rsidR="002867CE" w:rsidRPr="001852C4">
        <w:t>实际情况确定</w:t>
      </w:r>
      <w:r w:rsidR="00371771" w:rsidRPr="001852C4">
        <w:t>具体派出时间</w:t>
      </w:r>
      <w:r w:rsidR="002867CE" w:rsidRPr="001852C4">
        <w:t>。</w:t>
      </w:r>
    </w:p>
    <w:p w:rsidR="00CF1AE6" w:rsidRPr="001852C4" w:rsidRDefault="002D6793" w:rsidP="00CF1AE6">
      <w:pPr>
        <w:adjustRightInd w:val="0"/>
        <w:snapToGrid w:val="0"/>
        <w:spacing w:line="540" w:lineRule="atLeast"/>
        <w:ind w:firstLineChars="200" w:firstLine="626"/>
        <w:rPr>
          <w:b/>
        </w:rPr>
      </w:pPr>
      <w:r w:rsidRPr="001852C4">
        <w:rPr>
          <w:b/>
        </w:rPr>
        <w:t>二、申报</w:t>
      </w:r>
      <w:r w:rsidR="00CF1AE6" w:rsidRPr="001852C4">
        <w:rPr>
          <w:b/>
        </w:rPr>
        <w:t>条件</w:t>
      </w:r>
    </w:p>
    <w:p w:rsidR="002D6793" w:rsidRPr="001852C4" w:rsidRDefault="002D6793" w:rsidP="002D6793">
      <w:pPr>
        <w:adjustRightInd w:val="0"/>
        <w:snapToGrid w:val="0"/>
        <w:spacing w:line="540" w:lineRule="atLeast"/>
        <w:ind w:firstLineChars="200" w:firstLine="624"/>
      </w:pPr>
      <w:r w:rsidRPr="001852C4">
        <w:t>1.</w:t>
      </w:r>
      <w:r w:rsidRPr="001852C4">
        <w:t>年龄不超过</w:t>
      </w:r>
      <w:r w:rsidRPr="001852C4">
        <w:t>35</w:t>
      </w:r>
      <w:r w:rsidRPr="001852C4">
        <w:t>周岁（以省厅进站时间为准），博士毕业年限不超过</w:t>
      </w:r>
      <w:r w:rsidRPr="001852C4">
        <w:t>3</w:t>
      </w:r>
      <w:r w:rsidRPr="001852C4">
        <w:t>年，思想品德端正，身体健康。</w:t>
      </w:r>
    </w:p>
    <w:p w:rsidR="002D6793" w:rsidRPr="001852C4" w:rsidRDefault="002D6793" w:rsidP="002D6793">
      <w:pPr>
        <w:adjustRightInd w:val="0"/>
        <w:snapToGrid w:val="0"/>
        <w:spacing w:line="540" w:lineRule="atLeast"/>
        <w:ind w:firstLineChars="200" w:firstLine="624"/>
      </w:pPr>
      <w:r w:rsidRPr="001852C4">
        <w:t>2.</w:t>
      </w:r>
      <w:r w:rsidRPr="001852C4">
        <w:t>申请人应为我校在站博士后研究人员、拟进站的博士毕业生。应届博士毕业生须在派出前取得博士学位。在站博士后人员的进站日期应为</w:t>
      </w:r>
      <w:r w:rsidRPr="001852C4">
        <w:t>20</w:t>
      </w:r>
      <w:r w:rsidR="00F12023" w:rsidRPr="001852C4">
        <w:t>20</w:t>
      </w:r>
      <w:r w:rsidRPr="001852C4">
        <w:t>年</w:t>
      </w:r>
      <w:r w:rsidR="00772E84" w:rsidRPr="001852C4">
        <w:t>10</w:t>
      </w:r>
      <w:r w:rsidRPr="001852C4">
        <w:t>月</w:t>
      </w:r>
      <w:r w:rsidR="00772E84" w:rsidRPr="001852C4">
        <w:t>1</w:t>
      </w:r>
      <w:r w:rsidRPr="001852C4">
        <w:t>日之后（以广东省人力资源和社会保障厅审批通过日期为准），申请前须经合作导师和所在单位同意。</w:t>
      </w:r>
    </w:p>
    <w:p w:rsidR="002D6793" w:rsidRPr="001852C4" w:rsidRDefault="002D6793" w:rsidP="002D6793">
      <w:pPr>
        <w:adjustRightInd w:val="0"/>
        <w:snapToGrid w:val="0"/>
        <w:spacing w:line="540" w:lineRule="atLeast"/>
        <w:ind w:firstLineChars="200" w:firstLine="624"/>
      </w:pPr>
      <w:r w:rsidRPr="001852C4">
        <w:t>3.</w:t>
      </w:r>
      <w:r w:rsidRPr="001852C4">
        <w:t>自主联系国（境）外高校、科研机构或</w:t>
      </w:r>
      <w:r w:rsidR="00F12023" w:rsidRPr="001852C4">
        <w:t>知名</w:t>
      </w:r>
      <w:r w:rsidRPr="001852C4">
        <w:t>企业，并获得正式邀请。国（境）外拟接收单位</w:t>
      </w:r>
      <w:r w:rsidR="00F12023" w:rsidRPr="001852C4">
        <w:t>原则上</w:t>
      </w:r>
      <w:r w:rsidRPr="001852C4">
        <w:t>应为世界排名前</w:t>
      </w:r>
      <w:r w:rsidRPr="001852C4">
        <w:t>200</w:t>
      </w:r>
      <w:r w:rsidRPr="001852C4">
        <w:t>名</w:t>
      </w:r>
      <w:r w:rsidR="00F12023" w:rsidRPr="001852C4">
        <w:t>（以当最新上海交大世界大学学术排名</w:t>
      </w:r>
      <w:r w:rsidR="00F12023" w:rsidRPr="001852C4">
        <w:t>Academic Ranking of World Universities</w:t>
      </w:r>
      <w:r w:rsidR="00F12023" w:rsidRPr="001852C4">
        <w:t>、泰晤士高等教育世界大学排名</w:t>
      </w:r>
      <w:r w:rsidR="00F12023" w:rsidRPr="001852C4">
        <w:t>Times Higher Education World University Ranking</w:t>
      </w:r>
      <w:r w:rsidR="00F12023" w:rsidRPr="001852C4">
        <w:t>、</w:t>
      </w:r>
      <w:r w:rsidR="00F12023" w:rsidRPr="001852C4">
        <w:t>QS</w:t>
      </w:r>
      <w:r w:rsidR="00F12023" w:rsidRPr="001852C4">
        <w:t>世界大学排名</w:t>
      </w:r>
      <w:r w:rsidR="00F12023" w:rsidRPr="001852C4">
        <w:t>QS World University Rankings</w:t>
      </w:r>
      <w:r w:rsidR="00F12023" w:rsidRPr="001852C4">
        <w:t>、</w:t>
      </w:r>
      <w:r w:rsidR="00F12023" w:rsidRPr="001852C4">
        <w:t>U.S.News</w:t>
      </w:r>
      <w:r w:rsidR="00F12023" w:rsidRPr="001852C4">
        <w:t>世界大学排名</w:t>
      </w:r>
      <w:r w:rsidR="00F12023" w:rsidRPr="001852C4">
        <w:t>U.S.News&amp; World Report</w:t>
      </w:r>
      <w:r w:rsidR="00F12023" w:rsidRPr="001852C4">
        <w:t>为准）</w:t>
      </w:r>
      <w:r w:rsidRPr="001852C4">
        <w:t>的高校、国际知名研究机构或企业。国（境）外机构正式邀请信应使用邀请机构专用信纸打印，由外方合作导师或邀请机构签发，并明确如下内容：基本信息，包括被邀请人姓名及国内单位等；科研工作起止时间；科研工作专业、课题或研究方向；外方合作导师签字（含电子签名）与联系方式。</w:t>
      </w:r>
    </w:p>
    <w:p w:rsidR="002D6793" w:rsidRPr="001852C4" w:rsidRDefault="002D6793" w:rsidP="002D6793">
      <w:pPr>
        <w:adjustRightInd w:val="0"/>
        <w:snapToGrid w:val="0"/>
        <w:spacing w:line="540" w:lineRule="atLeast"/>
        <w:ind w:firstLineChars="200" w:firstLine="624"/>
      </w:pPr>
      <w:r w:rsidRPr="001852C4">
        <w:t>4.</w:t>
      </w:r>
      <w:r w:rsidR="00F12023" w:rsidRPr="001852C4">
        <w:t>申请人</w:t>
      </w:r>
      <w:r w:rsidRPr="001852C4">
        <w:t>在所从事的学科领域内具有一定的学术成绩，表现出较强的科研潜力。</w:t>
      </w:r>
    </w:p>
    <w:p w:rsidR="002D6793" w:rsidRPr="001852C4" w:rsidRDefault="002D6793" w:rsidP="002D6793">
      <w:pPr>
        <w:adjustRightInd w:val="0"/>
        <w:snapToGrid w:val="0"/>
        <w:spacing w:line="540" w:lineRule="atLeast"/>
        <w:ind w:firstLineChars="200" w:firstLine="624"/>
      </w:pPr>
      <w:r w:rsidRPr="001852C4">
        <w:t>5.</w:t>
      </w:r>
      <w:r w:rsidRPr="001852C4">
        <w:t>具有良好的英语（或接收国语言）听、说、读、写能力，同时符合国家、</w:t>
      </w:r>
      <w:r w:rsidR="00F12023" w:rsidRPr="001852C4">
        <w:t>广东</w:t>
      </w:r>
      <w:r w:rsidRPr="001852C4">
        <w:t>省关于公派出国的有关规定。</w:t>
      </w:r>
    </w:p>
    <w:p w:rsidR="002D6793" w:rsidRPr="001852C4" w:rsidRDefault="002D6793" w:rsidP="002D6793">
      <w:pPr>
        <w:adjustRightInd w:val="0"/>
        <w:snapToGrid w:val="0"/>
        <w:spacing w:line="540" w:lineRule="atLeast"/>
        <w:ind w:firstLineChars="200" w:firstLine="624"/>
      </w:pPr>
      <w:r w:rsidRPr="001852C4">
        <w:t>6.</w:t>
      </w:r>
      <w:r w:rsidRPr="001852C4">
        <w:t>专业领域。优先支持新一代信息技术、高端装备制造、绿色低碳、生物医药、数字经济、新材料、新能源、节能环保、海洋经济、现代工程技术、现代种业和精准农业等战略性新兴产业领域、前沿技术领域和急需紧缺产业领域。</w:t>
      </w:r>
    </w:p>
    <w:p w:rsidR="00CF1AE6" w:rsidRPr="001852C4" w:rsidRDefault="002D6793" w:rsidP="002D6793">
      <w:pPr>
        <w:adjustRightInd w:val="0"/>
        <w:snapToGrid w:val="0"/>
        <w:spacing w:line="540" w:lineRule="atLeast"/>
        <w:ind w:firstLineChars="200" w:firstLine="624"/>
      </w:pPr>
      <w:r w:rsidRPr="001852C4">
        <w:t>7.</w:t>
      </w:r>
      <w:r w:rsidRPr="001852C4">
        <w:t>申请人与人社部博士后国际交流计划、博士后创新人才支持计划、香江学者计划、澳门青年学者计划、中德博士后交流计划以及广东省博士后</w:t>
      </w:r>
      <w:r w:rsidR="00F12023" w:rsidRPr="001852C4">
        <w:t>人才引进计划</w:t>
      </w:r>
      <w:r w:rsidRPr="001852C4">
        <w:t>等</w:t>
      </w:r>
      <w:r w:rsidR="00F12023" w:rsidRPr="001852C4">
        <w:t>项目</w:t>
      </w:r>
      <w:r w:rsidRPr="001852C4">
        <w:t>不能重复申报，且入选后不再</w:t>
      </w:r>
      <w:r w:rsidR="00F12023" w:rsidRPr="001852C4">
        <w:t>同时</w:t>
      </w:r>
      <w:r w:rsidRPr="001852C4">
        <w:t>享受博士后日常经费资助。</w:t>
      </w:r>
    </w:p>
    <w:p w:rsidR="00CF1AE6" w:rsidRPr="001852C4" w:rsidRDefault="002D6793" w:rsidP="00CF1AE6">
      <w:pPr>
        <w:adjustRightInd w:val="0"/>
        <w:snapToGrid w:val="0"/>
        <w:spacing w:line="540" w:lineRule="atLeast"/>
        <w:ind w:firstLineChars="200" w:firstLine="626"/>
        <w:rPr>
          <w:b/>
        </w:rPr>
      </w:pPr>
      <w:r w:rsidRPr="001852C4">
        <w:rPr>
          <w:b/>
        </w:rPr>
        <w:t>三、申报</w:t>
      </w:r>
      <w:r w:rsidR="00CF1AE6" w:rsidRPr="001852C4">
        <w:rPr>
          <w:b/>
        </w:rPr>
        <w:t>程序</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（一）个人申请</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申请人填写《广东省青年优秀人才国际培养计划博士后项目申报表》（附件</w:t>
      </w:r>
      <w:r w:rsidRPr="001852C4">
        <w:rPr>
          <w:kern w:val="0"/>
          <w:szCs w:val="32"/>
        </w:rPr>
        <w:t>1</w:t>
      </w:r>
      <w:r w:rsidRPr="001852C4">
        <w:rPr>
          <w:kern w:val="0"/>
          <w:szCs w:val="32"/>
        </w:rPr>
        <w:t>，简称</w:t>
      </w:r>
      <w:r w:rsidRPr="001852C4">
        <w:rPr>
          <w:kern w:val="0"/>
          <w:szCs w:val="32"/>
        </w:rPr>
        <w:t>“</w:t>
      </w:r>
      <w:r w:rsidRPr="001852C4">
        <w:rPr>
          <w:kern w:val="0"/>
          <w:szCs w:val="32"/>
        </w:rPr>
        <w:t>申报表</w:t>
      </w:r>
      <w:r w:rsidRPr="001852C4">
        <w:rPr>
          <w:kern w:val="0"/>
          <w:szCs w:val="32"/>
        </w:rPr>
        <w:t>”</w:t>
      </w:r>
      <w:r w:rsidR="00573A87" w:rsidRPr="001852C4">
        <w:rPr>
          <w:kern w:val="0"/>
          <w:szCs w:val="32"/>
        </w:rPr>
        <w:t>），并提供以下证明材料</w:t>
      </w:r>
      <w:r w:rsidRPr="001852C4">
        <w:rPr>
          <w:szCs w:val="32"/>
        </w:rPr>
        <w:t>。同时填写附件</w:t>
      </w:r>
      <w:r w:rsidRPr="001852C4">
        <w:rPr>
          <w:szCs w:val="32"/>
        </w:rPr>
        <w:t>2</w:t>
      </w:r>
      <w:r w:rsidR="00772E84" w:rsidRPr="001852C4">
        <w:rPr>
          <w:szCs w:val="32"/>
        </w:rPr>
        <w:t>和附件</w:t>
      </w:r>
      <w:r w:rsidR="00772E84" w:rsidRPr="001852C4">
        <w:rPr>
          <w:szCs w:val="32"/>
        </w:rPr>
        <w:t>3</w:t>
      </w:r>
      <w:r w:rsidRPr="001852C4">
        <w:rPr>
          <w:szCs w:val="32"/>
        </w:rPr>
        <w:t>，</w:t>
      </w:r>
      <w:r w:rsidRPr="001852C4">
        <w:rPr>
          <w:kern w:val="0"/>
          <w:szCs w:val="32"/>
        </w:rPr>
        <w:t>将电子版材料提交至所在单位。</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主要证明材料包括：</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1.</w:t>
      </w:r>
      <w:r w:rsidRPr="001852C4">
        <w:rPr>
          <w:kern w:val="0"/>
          <w:szCs w:val="32"/>
        </w:rPr>
        <w:t>有效身份证件；</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2.</w:t>
      </w:r>
      <w:r w:rsidRPr="001852C4">
        <w:rPr>
          <w:kern w:val="0"/>
          <w:szCs w:val="32"/>
        </w:rPr>
        <w:t>博士学位证书；</w:t>
      </w:r>
    </w:p>
    <w:p w:rsidR="002D6793" w:rsidRPr="001852C4" w:rsidRDefault="002D6793" w:rsidP="002D6793">
      <w:pPr>
        <w:adjustRightInd w:val="0"/>
        <w:snapToGrid w:val="0"/>
        <w:spacing w:line="540" w:lineRule="exact"/>
        <w:ind w:firstLineChars="200" w:firstLine="624"/>
        <w:rPr>
          <w:kern w:val="0"/>
          <w:szCs w:val="32"/>
        </w:rPr>
      </w:pPr>
      <w:r w:rsidRPr="001852C4">
        <w:rPr>
          <w:kern w:val="0"/>
          <w:szCs w:val="32"/>
        </w:rPr>
        <w:t>3.</w:t>
      </w:r>
      <w:r w:rsidRPr="001852C4">
        <w:rPr>
          <w:kern w:val="0"/>
          <w:szCs w:val="32"/>
        </w:rPr>
        <w:t>国外机构正式邀请信；</w:t>
      </w:r>
    </w:p>
    <w:p w:rsidR="002867CE" w:rsidRPr="001852C4" w:rsidRDefault="002D6793" w:rsidP="002867CE">
      <w:pPr>
        <w:adjustRightInd w:val="0"/>
        <w:snapToGrid w:val="0"/>
        <w:spacing w:line="540" w:lineRule="exact"/>
        <w:ind w:firstLineChars="200" w:firstLine="624"/>
        <w:rPr>
          <w:kern w:val="0"/>
          <w:szCs w:val="32"/>
        </w:rPr>
      </w:pPr>
      <w:r w:rsidRPr="001852C4">
        <w:rPr>
          <w:kern w:val="0"/>
          <w:szCs w:val="32"/>
        </w:rPr>
        <w:t>4.</w:t>
      </w:r>
      <w:r w:rsidRPr="001852C4">
        <w:rPr>
          <w:kern w:val="0"/>
          <w:szCs w:val="32"/>
        </w:rPr>
        <w:t>《申报表》中列出的主要科研工作及学术成果证明材料。</w:t>
      </w:r>
    </w:p>
    <w:p w:rsidR="002D6793" w:rsidRPr="001852C4" w:rsidRDefault="002D6793" w:rsidP="002D6793">
      <w:pPr>
        <w:adjustRightInd w:val="0"/>
        <w:snapToGrid w:val="0"/>
        <w:spacing w:line="540" w:lineRule="exact"/>
        <w:ind w:firstLineChars="150" w:firstLine="468"/>
        <w:rPr>
          <w:szCs w:val="32"/>
        </w:rPr>
      </w:pPr>
      <w:r w:rsidRPr="001852C4">
        <w:rPr>
          <w:szCs w:val="32"/>
        </w:rPr>
        <w:t>（二）单位审核</w:t>
      </w:r>
    </w:p>
    <w:p w:rsidR="002D6793" w:rsidRPr="001852C4" w:rsidRDefault="002D6793" w:rsidP="002D6793">
      <w:pPr>
        <w:adjustRightInd w:val="0"/>
        <w:snapToGrid w:val="0"/>
        <w:spacing w:line="540" w:lineRule="exact"/>
        <w:ind w:firstLineChars="200" w:firstLine="624"/>
        <w:rPr>
          <w:szCs w:val="32"/>
        </w:rPr>
      </w:pPr>
      <w:r w:rsidRPr="001852C4">
        <w:rPr>
          <w:szCs w:val="32"/>
        </w:rPr>
        <w:t>各招收单位</w:t>
      </w:r>
      <w:r w:rsidR="00573A87" w:rsidRPr="001852C4">
        <w:rPr>
          <w:szCs w:val="32"/>
        </w:rPr>
        <w:t>认真</w:t>
      </w:r>
      <w:r w:rsidRPr="001852C4">
        <w:rPr>
          <w:szCs w:val="32"/>
        </w:rPr>
        <w:t>汇总、审核申请材料，根据申请人的资格、科研能力、学术水平、综合素质和发展潜力进行审核推荐，填写单位推荐意见（附件</w:t>
      </w:r>
      <w:r w:rsidRPr="001852C4">
        <w:rPr>
          <w:szCs w:val="32"/>
        </w:rPr>
        <w:t>1</w:t>
      </w:r>
      <w:r w:rsidR="00772E84" w:rsidRPr="001852C4">
        <w:rPr>
          <w:szCs w:val="32"/>
        </w:rPr>
        <w:t>、附件</w:t>
      </w:r>
      <w:r w:rsidR="00772E84" w:rsidRPr="001852C4">
        <w:rPr>
          <w:szCs w:val="32"/>
        </w:rPr>
        <w:t>3</w:t>
      </w:r>
      <w:r w:rsidRPr="001852C4">
        <w:rPr>
          <w:szCs w:val="32"/>
        </w:rPr>
        <w:t>）和《</w:t>
      </w:r>
      <w:r w:rsidRPr="001852C4">
        <w:rPr>
          <w:kern w:val="0"/>
          <w:szCs w:val="32"/>
        </w:rPr>
        <w:t>广东省青年优秀人才国际培养计划博士后项目</w:t>
      </w:r>
      <w:r w:rsidRPr="001852C4">
        <w:rPr>
          <w:szCs w:val="32"/>
        </w:rPr>
        <w:t>申报汇总表》（附件</w:t>
      </w:r>
      <w:r w:rsidR="006314E1" w:rsidRPr="001852C4">
        <w:rPr>
          <w:szCs w:val="32"/>
        </w:rPr>
        <w:t>4</w:t>
      </w:r>
      <w:r w:rsidRPr="001852C4">
        <w:rPr>
          <w:szCs w:val="32"/>
        </w:rPr>
        <w:t>）。</w:t>
      </w:r>
      <w:r w:rsidR="00573A87" w:rsidRPr="001852C4">
        <w:rPr>
          <w:szCs w:val="32"/>
        </w:rPr>
        <w:t>各单位</w:t>
      </w:r>
      <w:r w:rsidRPr="001852C4">
        <w:rPr>
          <w:szCs w:val="32"/>
        </w:rPr>
        <w:t>于</w:t>
      </w:r>
      <w:r w:rsidRPr="001852C4">
        <w:rPr>
          <w:szCs w:val="32"/>
        </w:rPr>
        <w:t>202</w:t>
      </w:r>
      <w:r w:rsidR="00573A87" w:rsidRPr="001852C4">
        <w:rPr>
          <w:szCs w:val="32"/>
        </w:rPr>
        <w:t>1</w:t>
      </w:r>
      <w:r w:rsidRPr="001852C4">
        <w:rPr>
          <w:szCs w:val="32"/>
        </w:rPr>
        <w:t>年</w:t>
      </w:r>
      <w:r w:rsidR="00A44C56" w:rsidRPr="001852C4">
        <w:rPr>
          <w:szCs w:val="32"/>
        </w:rPr>
        <w:t>4</w:t>
      </w:r>
      <w:r w:rsidRPr="001852C4">
        <w:rPr>
          <w:szCs w:val="32"/>
        </w:rPr>
        <w:t>月</w:t>
      </w:r>
      <w:r w:rsidR="00A44C56" w:rsidRPr="001852C4">
        <w:rPr>
          <w:szCs w:val="32"/>
        </w:rPr>
        <w:t>30</w:t>
      </w:r>
      <w:r w:rsidRPr="001852C4">
        <w:rPr>
          <w:szCs w:val="32"/>
        </w:rPr>
        <w:t>日前，</w:t>
      </w:r>
      <w:r w:rsidR="00573A87" w:rsidRPr="001852C4">
        <w:rPr>
          <w:szCs w:val="32"/>
        </w:rPr>
        <w:t>按照下表要求，将电子版申请材料</w:t>
      </w:r>
      <w:r w:rsidRPr="001852C4">
        <w:rPr>
          <w:szCs w:val="32"/>
        </w:rPr>
        <w:t>统一发到邮箱</w:t>
      </w:r>
      <w:r w:rsidRPr="001852C4">
        <w:rPr>
          <w:szCs w:val="32"/>
        </w:rPr>
        <w:t>postdoct@mail.sysu.edu.cn</w:t>
      </w:r>
      <w:r w:rsidRPr="001852C4">
        <w:rPr>
          <w:szCs w:val="32"/>
        </w:rPr>
        <w:t>，逾期不予受理。</w:t>
      </w:r>
    </w:p>
    <w:tbl>
      <w:tblPr>
        <w:tblStyle w:val="ae"/>
        <w:tblW w:w="0" w:type="auto"/>
        <w:tblLook w:val="04A0" w:firstRow="1" w:lastRow="0" w:firstColumn="1" w:lastColumn="0" w:noHBand="0" w:noVBand="1"/>
      </w:tblPr>
      <w:tblGrid>
        <w:gridCol w:w="1413"/>
        <w:gridCol w:w="7200"/>
      </w:tblGrid>
      <w:tr w:rsidR="002D6793" w:rsidRPr="001852C4" w:rsidTr="00A467D0">
        <w:trPr>
          <w:trHeight w:val="529"/>
        </w:trPr>
        <w:tc>
          <w:tcPr>
            <w:tcW w:w="1413" w:type="dxa"/>
            <w:vAlign w:val="center"/>
          </w:tcPr>
          <w:p w:rsidR="002D6793" w:rsidRPr="001852C4" w:rsidRDefault="002D6793" w:rsidP="00A467D0">
            <w:pPr>
              <w:adjustRightInd w:val="0"/>
              <w:snapToGrid w:val="0"/>
              <w:spacing w:line="540" w:lineRule="exact"/>
              <w:jc w:val="center"/>
              <w:rPr>
                <w:b/>
                <w:sz w:val="28"/>
                <w:szCs w:val="28"/>
              </w:rPr>
            </w:pPr>
            <w:r w:rsidRPr="001852C4">
              <w:rPr>
                <w:b/>
                <w:sz w:val="28"/>
                <w:szCs w:val="28"/>
              </w:rPr>
              <w:t>类型</w:t>
            </w:r>
          </w:p>
        </w:tc>
        <w:tc>
          <w:tcPr>
            <w:tcW w:w="7200" w:type="dxa"/>
            <w:vAlign w:val="center"/>
          </w:tcPr>
          <w:p w:rsidR="002D6793" w:rsidRPr="001852C4" w:rsidRDefault="002D6793" w:rsidP="00A467D0">
            <w:pPr>
              <w:adjustRightInd w:val="0"/>
              <w:snapToGrid w:val="0"/>
              <w:spacing w:line="540" w:lineRule="exact"/>
              <w:jc w:val="center"/>
              <w:rPr>
                <w:b/>
                <w:sz w:val="28"/>
                <w:szCs w:val="28"/>
              </w:rPr>
            </w:pPr>
            <w:r w:rsidRPr="001852C4">
              <w:rPr>
                <w:b/>
                <w:sz w:val="28"/>
                <w:szCs w:val="28"/>
              </w:rPr>
              <w:t>材料</w:t>
            </w:r>
          </w:p>
        </w:tc>
      </w:tr>
      <w:tr w:rsidR="002D6793" w:rsidRPr="001852C4" w:rsidTr="00A467D0">
        <w:trPr>
          <w:trHeight w:val="552"/>
        </w:trPr>
        <w:tc>
          <w:tcPr>
            <w:tcW w:w="1413" w:type="dxa"/>
            <w:vMerge w:val="restart"/>
            <w:vAlign w:val="center"/>
          </w:tcPr>
          <w:p w:rsidR="002D6793" w:rsidRPr="001852C4" w:rsidRDefault="002D6793" w:rsidP="00A467D0">
            <w:pPr>
              <w:adjustRightInd w:val="0"/>
              <w:snapToGrid w:val="0"/>
              <w:spacing w:line="540" w:lineRule="exact"/>
              <w:jc w:val="center"/>
              <w:rPr>
                <w:sz w:val="28"/>
                <w:szCs w:val="28"/>
              </w:rPr>
            </w:pPr>
            <w:r w:rsidRPr="001852C4">
              <w:rPr>
                <w:sz w:val="28"/>
                <w:szCs w:val="28"/>
              </w:rPr>
              <w:t>电子版</w:t>
            </w:r>
          </w:p>
        </w:tc>
        <w:tc>
          <w:tcPr>
            <w:tcW w:w="7200" w:type="dxa"/>
            <w:vAlign w:val="center"/>
          </w:tcPr>
          <w:p w:rsidR="002D6793" w:rsidRPr="001852C4" w:rsidRDefault="002D6793" w:rsidP="003D653E">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Pr="001852C4">
              <w:rPr>
                <w:sz w:val="28"/>
                <w:szCs w:val="28"/>
              </w:rPr>
              <w:t>1-</w:t>
            </w:r>
            <w:r w:rsidRPr="001852C4">
              <w:rPr>
                <w:sz w:val="28"/>
                <w:szCs w:val="28"/>
              </w:rPr>
              <w:t>申报表（</w:t>
            </w:r>
            <w:r w:rsidR="00573A87" w:rsidRPr="001852C4">
              <w:rPr>
                <w:sz w:val="28"/>
                <w:szCs w:val="28"/>
              </w:rPr>
              <w:t>Word</w:t>
            </w:r>
            <w:r w:rsidR="00573A87" w:rsidRPr="001852C4">
              <w:rPr>
                <w:sz w:val="28"/>
                <w:szCs w:val="28"/>
              </w:rPr>
              <w:t>版本</w:t>
            </w:r>
            <w:r w:rsidRPr="001852C4">
              <w:rPr>
                <w:sz w:val="28"/>
                <w:szCs w:val="28"/>
              </w:rPr>
              <w:t>）</w:t>
            </w:r>
          </w:p>
          <w:p w:rsidR="00573A87" w:rsidRPr="001852C4" w:rsidRDefault="00573A87" w:rsidP="003D653E">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Pr="001852C4">
              <w:rPr>
                <w:sz w:val="28"/>
                <w:szCs w:val="28"/>
              </w:rPr>
              <w:t>1-</w:t>
            </w:r>
            <w:r w:rsidRPr="001852C4">
              <w:rPr>
                <w:sz w:val="28"/>
                <w:szCs w:val="28"/>
              </w:rPr>
              <w:t>申报表（申请人签字，单位签字盖章后，扫描成</w:t>
            </w:r>
            <w:r w:rsidRPr="001852C4">
              <w:rPr>
                <w:sz w:val="28"/>
                <w:szCs w:val="28"/>
              </w:rPr>
              <w:t>PDF</w:t>
            </w:r>
            <w:r w:rsidRPr="001852C4">
              <w:rPr>
                <w:sz w:val="28"/>
                <w:szCs w:val="28"/>
              </w:rPr>
              <w:t>版本）</w:t>
            </w:r>
          </w:p>
          <w:p w:rsidR="00573A87" w:rsidRPr="001852C4" w:rsidRDefault="00573A87" w:rsidP="003D653E">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Pr="001852C4">
              <w:rPr>
                <w:sz w:val="28"/>
                <w:szCs w:val="28"/>
              </w:rPr>
              <w:t>2-</w:t>
            </w:r>
            <w:r w:rsidRPr="001852C4">
              <w:rPr>
                <w:sz w:val="28"/>
                <w:szCs w:val="28"/>
              </w:rPr>
              <w:t>附表（</w:t>
            </w:r>
            <w:r w:rsidRPr="001852C4">
              <w:rPr>
                <w:sz w:val="28"/>
                <w:szCs w:val="28"/>
              </w:rPr>
              <w:t>Word</w:t>
            </w:r>
            <w:r w:rsidRPr="001852C4">
              <w:rPr>
                <w:sz w:val="28"/>
                <w:szCs w:val="28"/>
              </w:rPr>
              <w:t>版本）</w:t>
            </w:r>
          </w:p>
          <w:p w:rsidR="00573A87" w:rsidRPr="001852C4" w:rsidRDefault="00573A87" w:rsidP="003D653E">
            <w:pPr>
              <w:pStyle w:val="af0"/>
              <w:numPr>
                <w:ilvl w:val="0"/>
                <w:numId w:val="2"/>
              </w:numPr>
              <w:adjustRightInd w:val="0"/>
              <w:snapToGrid w:val="0"/>
              <w:spacing w:line="540" w:lineRule="exact"/>
              <w:ind w:firstLineChars="0"/>
              <w:jc w:val="left"/>
              <w:rPr>
                <w:sz w:val="28"/>
                <w:szCs w:val="28"/>
              </w:rPr>
            </w:pPr>
            <w:r w:rsidRPr="001852C4">
              <w:rPr>
                <w:sz w:val="28"/>
                <w:szCs w:val="28"/>
              </w:rPr>
              <w:t>主要证明材料（有效身份证件、博士学位证书、国外机构正式邀请信、学术代表性成果，</w:t>
            </w:r>
            <w:r w:rsidRPr="001852C4">
              <w:rPr>
                <w:sz w:val="28"/>
                <w:szCs w:val="28"/>
              </w:rPr>
              <w:t>PDF</w:t>
            </w:r>
            <w:r w:rsidRPr="001852C4">
              <w:rPr>
                <w:sz w:val="28"/>
                <w:szCs w:val="28"/>
              </w:rPr>
              <w:t>或图片格式，单独规范命名）</w:t>
            </w:r>
          </w:p>
          <w:p w:rsidR="00186B76" w:rsidRPr="001852C4" w:rsidRDefault="00186B76" w:rsidP="00CE2660">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Pr="001852C4">
              <w:rPr>
                <w:sz w:val="28"/>
                <w:szCs w:val="28"/>
              </w:rPr>
              <w:t>3-</w:t>
            </w:r>
            <w:r w:rsidRPr="001852C4">
              <w:rPr>
                <w:sz w:val="28"/>
                <w:szCs w:val="28"/>
              </w:rPr>
              <w:t>承诺书</w:t>
            </w:r>
            <w:r w:rsidR="00CE2660">
              <w:rPr>
                <w:rFonts w:hint="eastAsia"/>
                <w:sz w:val="28"/>
                <w:szCs w:val="28"/>
              </w:rPr>
              <w:t>（</w:t>
            </w:r>
            <w:r w:rsidR="00CE2660" w:rsidRPr="00CE2660">
              <w:rPr>
                <w:rFonts w:hint="eastAsia"/>
                <w:sz w:val="28"/>
                <w:szCs w:val="28"/>
              </w:rPr>
              <w:t>申请人签字，</w:t>
            </w:r>
            <w:r w:rsidR="00CE2660">
              <w:rPr>
                <w:rFonts w:hint="eastAsia"/>
                <w:sz w:val="28"/>
                <w:szCs w:val="28"/>
              </w:rPr>
              <w:t>导师签字，</w:t>
            </w:r>
            <w:bookmarkStart w:id="0" w:name="_GoBack"/>
            <w:bookmarkEnd w:id="0"/>
            <w:r w:rsidR="00CE2660" w:rsidRPr="00CE2660">
              <w:rPr>
                <w:rFonts w:hint="eastAsia"/>
                <w:sz w:val="28"/>
                <w:szCs w:val="28"/>
              </w:rPr>
              <w:t>单位签字盖章后，扫描成</w:t>
            </w:r>
            <w:r w:rsidR="00CE2660" w:rsidRPr="00CE2660">
              <w:rPr>
                <w:rFonts w:hint="eastAsia"/>
                <w:sz w:val="28"/>
                <w:szCs w:val="28"/>
              </w:rPr>
              <w:t>PDF</w:t>
            </w:r>
            <w:r w:rsidR="00CE2660" w:rsidRPr="00CE2660">
              <w:rPr>
                <w:rFonts w:hint="eastAsia"/>
                <w:sz w:val="28"/>
                <w:szCs w:val="28"/>
              </w:rPr>
              <w:t>版本</w:t>
            </w:r>
            <w:r w:rsidR="00CE2660">
              <w:rPr>
                <w:rFonts w:hint="eastAsia"/>
                <w:sz w:val="28"/>
                <w:szCs w:val="28"/>
              </w:rPr>
              <w:t>）</w:t>
            </w:r>
          </w:p>
          <w:p w:rsidR="00573A87" w:rsidRPr="001852C4" w:rsidRDefault="00573A87" w:rsidP="003D653E">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00186B76" w:rsidRPr="001852C4">
              <w:rPr>
                <w:sz w:val="28"/>
                <w:szCs w:val="28"/>
              </w:rPr>
              <w:t>4</w:t>
            </w:r>
            <w:r w:rsidRPr="001852C4">
              <w:rPr>
                <w:sz w:val="28"/>
                <w:szCs w:val="28"/>
              </w:rPr>
              <w:t>-</w:t>
            </w:r>
            <w:r w:rsidRPr="001852C4">
              <w:rPr>
                <w:sz w:val="28"/>
                <w:szCs w:val="28"/>
              </w:rPr>
              <w:t>汇总表（</w:t>
            </w:r>
            <w:r w:rsidRPr="001852C4">
              <w:rPr>
                <w:sz w:val="28"/>
                <w:szCs w:val="28"/>
              </w:rPr>
              <w:t>Excel</w:t>
            </w:r>
            <w:r w:rsidRPr="001852C4">
              <w:rPr>
                <w:sz w:val="28"/>
                <w:szCs w:val="28"/>
              </w:rPr>
              <w:t>版本）</w:t>
            </w:r>
          </w:p>
          <w:p w:rsidR="00573A87" w:rsidRPr="001852C4" w:rsidRDefault="00573A87" w:rsidP="003D653E">
            <w:pPr>
              <w:pStyle w:val="af0"/>
              <w:numPr>
                <w:ilvl w:val="0"/>
                <w:numId w:val="2"/>
              </w:numPr>
              <w:adjustRightInd w:val="0"/>
              <w:snapToGrid w:val="0"/>
              <w:spacing w:line="540" w:lineRule="exact"/>
              <w:ind w:firstLineChars="0"/>
              <w:jc w:val="left"/>
              <w:rPr>
                <w:sz w:val="28"/>
                <w:szCs w:val="28"/>
              </w:rPr>
            </w:pPr>
            <w:r w:rsidRPr="001852C4">
              <w:rPr>
                <w:sz w:val="28"/>
                <w:szCs w:val="28"/>
              </w:rPr>
              <w:t>附件</w:t>
            </w:r>
            <w:r w:rsidR="00186B76" w:rsidRPr="001852C4">
              <w:rPr>
                <w:sz w:val="28"/>
                <w:szCs w:val="28"/>
              </w:rPr>
              <w:t>4</w:t>
            </w:r>
            <w:r w:rsidRPr="001852C4">
              <w:rPr>
                <w:sz w:val="28"/>
                <w:szCs w:val="28"/>
              </w:rPr>
              <w:t>-</w:t>
            </w:r>
            <w:r w:rsidRPr="001852C4">
              <w:rPr>
                <w:sz w:val="28"/>
                <w:szCs w:val="28"/>
              </w:rPr>
              <w:t>汇总表（单位签字盖章后，扫描成</w:t>
            </w:r>
            <w:r w:rsidRPr="001852C4">
              <w:rPr>
                <w:sz w:val="28"/>
                <w:szCs w:val="28"/>
              </w:rPr>
              <w:t>PDF</w:t>
            </w:r>
            <w:r w:rsidRPr="001852C4">
              <w:rPr>
                <w:sz w:val="28"/>
                <w:szCs w:val="28"/>
              </w:rPr>
              <w:t>版本）</w:t>
            </w:r>
          </w:p>
          <w:p w:rsidR="00186B76" w:rsidRPr="001852C4" w:rsidRDefault="00573A87" w:rsidP="003D653E">
            <w:pPr>
              <w:pStyle w:val="af0"/>
              <w:adjustRightInd w:val="0"/>
              <w:snapToGrid w:val="0"/>
              <w:spacing w:line="540" w:lineRule="exact"/>
              <w:ind w:left="360" w:firstLineChars="0" w:firstLine="0"/>
              <w:jc w:val="left"/>
              <w:rPr>
                <w:sz w:val="28"/>
                <w:szCs w:val="28"/>
              </w:rPr>
            </w:pPr>
            <w:r w:rsidRPr="001852C4">
              <w:rPr>
                <w:sz w:val="28"/>
                <w:szCs w:val="28"/>
              </w:rPr>
              <w:t>（其中以上材料</w:t>
            </w:r>
            <w:r w:rsidR="00186B76" w:rsidRPr="001852C4">
              <w:rPr>
                <w:sz w:val="28"/>
                <w:szCs w:val="28"/>
              </w:rPr>
              <w:t>1-5</w:t>
            </w:r>
            <w:r w:rsidRPr="001852C4">
              <w:rPr>
                <w:sz w:val="28"/>
                <w:szCs w:val="28"/>
              </w:rPr>
              <w:t>一起压缩后以</w:t>
            </w:r>
            <w:r w:rsidRPr="001852C4">
              <w:rPr>
                <w:sz w:val="28"/>
                <w:szCs w:val="28"/>
              </w:rPr>
              <w:t>“</w:t>
            </w:r>
            <w:r w:rsidRPr="001852C4">
              <w:rPr>
                <w:sz w:val="28"/>
                <w:szCs w:val="28"/>
              </w:rPr>
              <w:t>院系名称</w:t>
            </w:r>
            <w:r w:rsidRPr="001852C4">
              <w:rPr>
                <w:sz w:val="28"/>
                <w:szCs w:val="28"/>
              </w:rPr>
              <w:t>-</w:t>
            </w:r>
            <w:r w:rsidRPr="001852C4">
              <w:rPr>
                <w:sz w:val="28"/>
                <w:szCs w:val="28"/>
              </w:rPr>
              <w:t>申请人姓名</w:t>
            </w:r>
            <w:r w:rsidRPr="001852C4">
              <w:rPr>
                <w:sz w:val="28"/>
                <w:szCs w:val="28"/>
              </w:rPr>
              <w:t>”</w:t>
            </w:r>
            <w:r w:rsidRPr="001852C4">
              <w:rPr>
                <w:sz w:val="28"/>
                <w:szCs w:val="28"/>
              </w:rPr>
              <w:t>命名）</w:t>
            </w:r>
          </w:p>
        </w:tc>
      </w:tr>
      <w:tr w:rsidR="002D6793" w:rsidRPr="001852C4" w:rsidTr="00A467D0">
        <w:trPr>
          <w:trHeight w:val="546"/>
        </w:trPr>
        <w:tc>
          <w:tcPr>
            <w:tcW w:w="1413" w:type="dxa"/>
            <w:vMerge/>
            <w:vAlign w:val="center"/>
          </w:tcPr>
          <w:p w:rsidR="002D6793" w:rsidRPr="001852C4" w:rsidRDefault="002D6793" w:rsidP="00A467D0">
            <w:pPr>
              <w:adjustRightInd w:val="0"/>
              <w:snapToGrid w:val="0"/>
              <w:spacing w:line="540" w:lineRule="exact"/>
              <w:rPr>
                <w:sz w:val="28"/>
                <w:szCs w:val="28"/>
              </w:rPr>
            </w:pPr>
          </w:p>
        </w:tc>
        <w:tc>
          <w:tcPr>
            <w:tcW w:w="7200" w:type="dxa"/>
            <w:vAlign w:val="center"/>
          </w:tcPr>
          <w:p w:rsidR="002D6793" w:rsidRPr="001852C4" w:rsidRDefault="002D6793" w:rsidP="00A467D0">
            <w:pPr>
              <w:adjustRightInd w:val="0"/>
              <w:snapToGrid w:val="0"/>
              <w:spacing w:line="540" w:lineRule="exact"/>
              <w:rPr>
                <w:sz w:val="28"/>
                <w:szCs w:val="28"/>
              </w:rPr>
            </w:pPr>
            <w:r w:rsidRPr="001852C4">
              <w:rPr>
                <w:sz w:val="28"/>
                <w:szCs w:val="28"/>
              </w:rPr>
              <w:t>发至电子邮箱：</w:t>
            </w:r>
            <w:r w:rsidRPr="001852C4">
              <w:rPr>
                <w:sz w:val="28"/>
                <w:szCs w:val="28"/>
              </w:rPr>
              <w:t>postdoct@mail.sysu.edu.cn</w:t>
            </w:r>
          </w:p>
        </w:tc>
      </w:tr>
    </w:tbl>
    <w:p w:rsidR="002867CE" w:rsidRPr="001852C4" w:rsidRDefault="002867CE" w:rsidP="002867CE">
      <w:pPr>
        <w:adjustRightInd w:val="0"/>
        <w:snapToGrid w:val="0"/>
        <w:spacing w:line="540" w:lineRule="exact"/>
        <w:ind w:firstLineChars="150" w:firstLine="468"/>
        <w:rPr>
          <w:szCs w:val="32"/>
        </w:rPr>
      </w:pPr>
      <w:r w:rsidRPr="001852C4">
        <w:rPr>
          <w:szCs w:val="32"/>
        </w:rPr>
        <w:t>（三）学校评选</w:t>
      </w:r>
    </w:p>
    <w:p w:rsidR="002867CE" w:rsidRPr="001852C4" w:rsidRDefault="002867CE" w:rsidP="002867CE">
      <w:pPr>
        <w:adjustRightInd w:val="0"/>
        <w:snapToGrid w:val="0"/>
        <w:spacing w:line="540" w:lineRule="exact"/>
        <w:ind w:firstLineChars="150" w:firstLine="468"/>
        <w:rPr>
          <w:szCs w:val="32"/>
        </w:rPr>
      </w:pPr>
      <w:r w:rsidRPr="001852C4">
        <w:rPr>
          <w:szCs w:val="32"/>
        </w:rPr>
        <w:t>学校将根据广东省分配的资助指标名额，遴选出获得本项目的资助人员，并将人员名单上报广东省人力资源和社会保障厅。</w:t>
      </w:r>
    </w:p>
    <w:p w:rsidR="00AB13C2" w:rsidRPr="001852C4" w:rsidRDefault="00AB13C2" w:rsidP="00AB13C2">
      <w:pPr>
        <w:adjustRightInd w:val="0"/>
        <w:snapToGrid w:val="0"/>
        <w:spacing w:line="540" w:lineRule="atLeast"/>
        <w:ind w:firstLineChars="200" w:firstLine="626"/>
        <w:rPr>
          <w:b/>
        </w:rPr>
      </w:pPr>
      <w:r w:rsidRPr="001852C4">
        <w:rPr>
          <w:b/>
        </w:rPr>
        <w:t>四、注意事项</w:t>
      </w:r>
    </w:p>
    <w:p w:rsidR="002D6793" w:rsidRPr="001852C4" w:rsidRDefault="002D6793" w:rsidP="002D6793">
      <w:pPr>
        <w:adjustRightInd w:val="0"/>
        <w:snapToGrid w:val="0"/>
        <w:spacing w:line="540" w:lineRule="exact"/>
        <w:ind w:firstLine="645"/>
      </w:pPr>
      <w:r w:rsidRPr="001852C4">
        <w:t>1.</w:t>
      </w:r>
      <w:r w:rsidRPr="001852C4">
        <w:t>各单位严格遴选把关，切实把急需培养、有发展潜力的优秀博士后人才选派到国（境）外从事博士后研究工作。</w:t>
      </w:r>
    </w:p>
    <w:p w:rsidR="002D6793" w:rsidRPr="001852C4" w:rsidRDefault="002D6793" w:rsidP="002D6793">
      <w:pPr>
        <w:adjustRightInd w:val="0"/>
        <w:snapToGrid w:val="0"/>
        <w:spacing w:line="540" w:lineRule="exact"/>
        <w:ind w:firstLine="645"/>
      </w:pPr>
      <w:r w:rsidRPr="001852C4">
        <w:t>2.</w:t>
      </w:r>
      <w:r w:rsidRPr="001852C4">
        <w:t>各单位要参照国家、广东省有关公派出国人员的管理规定，做好资助对象</w:t>
      </w:r>
      <w:r w:rsidRPr="001852C4">
        <w:t>“</w:t>
      </w:r>
      <w:r w:rsidRPr="001852C4">
        <w:t>选拔、派出、管理、回国</w:t>
      </w:r>
      <w:r w:rsidRPr="001852C4">
        <w:t>”</w:t>
      </w:r>
      <w:r w:rsidRPr="001852C4">
        <w:t>各环节的工作，做到派出前有要求、派出后有跟踪和检查、派出后有考核。</w:t>
      </w:r>
    </w:p>
    <w:p w:rsidR="002D6793" w:rsidRPr="001852C4" w:rsidRDefault="002D6793" w:rsidP="002D6793">
      <w:pPr>
        <w:adjustRightInd w:val="0"/>
        <w:snapToGrid w:val="0"/>
        <w:spacing w:line="540" w:lineRule="exact"/>
        <w:ind w:firstLine="645"/>
      </w:pPr>
      <w:r w:rsidRPr="001852C4">
        <w:t>3.</w:t>
      </w:r>
      <w:r w:rsidRPr="001852C4">
        <w:t>获资助人员应在</w:t>
      </w:r>
      <w:r w:rsidRPr="001852C4">
        <w:t>202</w:t>
      </w:r>
      <w:r w:rsidR="00333D1F" w:rsidRPr="001852C4">
        <w:t>1</w:t>
      </w:r>
      <w:r w:rsidRPr="001852C4">
        <w:t>年</w:t>
      </w:r>
      <w:r w:rsidR="00573A87" w:rsidRPr="001852C4">
        <w:t>9</w:t>
      </w:r>
      <w:r w:rsidRPr="001852C4">
        <w:t>月前完成赴外办理进站手续，开始博士后研究工作，否则视为自动放弃。</w:t>
      </w:r>
    </w:p>
    <w:p w:rsidR="002D6793" w:rsidRPr="001852C4" w:rsidRDefault="002D6793" w:rsidP="002D6793">
      <w:pPr>
        <w:adjustRightInd w:val="0"/>
        <w:snapToGrid w:val="0"/>
        <w:spacing w:line="540" w:lineRule="exact"/>
        <w:ind w:firstLine="645"/>
      </w:pPr>
      <w:r w:rsidRPr="001852C4">
        <w:t>4.</w:t>
      </w:r>
      <w:r w:rsidRPr="001852C4">
        <w:t>获资助人员参照《全国博士后管委会办公室关于印发博士后国际交流计划实施细则的通知》（博管办〔</w:t>
      </w:r>
      <w:r w:rsidRPr="001852C4">
        <w:t>2013</w:t>
      </w:r>
      <w:r w:rsidRPr="001852C4">
        <w:t>〕</w:t>
      </w:r>
      <w:r w:rsidRPr="001852C4">
        <w:t>77</w:t>
      </w:r>
      <w:r w:rsidRPr="001852C4">
        <w:t>号）中的有关规定管理。</w:t>
      </w:r>
    </w:p>
    <w:p w:rsidR="00CF1AE6" w:rsidRPr="001852C4" w:rsidRDefault="002D6793" w:rsidP="002D6793">
      <w:pPr>
        <w:adjustRightInd w:val="0"/>
        <w:snapToGrid w:val="0"/>
        <w:spacing w:line="540" w:lineRule="exact"/>
        <w:ind w:firstLine="645"/>
        <w:rPr>
          <w:szCs w:val="32"/>
        </w:rPr>
      </w:pPr>
      <w:r w:rsidRPr="001852C4">
        <w:t>5.</w:t>
      </w:r>
      <w:r w:rsidRPr="001852C4">
        <w:t>获资助人</w:t>
      </w:r>
      <w:r w:rsidR="00772E84" w:rsidRPr="001852C4">
        <w:t>员在国（境）外完成科研任务后，须在派出时间结束前及时返校，不受理</w:t>
      </w:r>
      <w:r w:rsidRPr="001852C4">
        <w:t>派出时间的延长申请。</w:t>
      </w:r>
    </w:p>
    <w:p w:rsidR="00CF1AE6" w:rsidRPr="001852C4" w:rsidRDefault="00CF1AE6" w:rsidP="00CF1AE6">
      <w:pPr>
        <w:adjustRightInd w:val="0"/>
        <w:snapToGrid w:val="0"/>
        <w:spacing w:line="540" w:lineRule="exact"/>
        <w:ind w:firstLineChars="200" w:firstLine="624"/>
        <w:rPr>
          <w:szCs w:val="32"/>
        </w:rPr>
      </w:pPr>
    </w:p>
    <w:p w:rsidR="002D6793" w:rsidRPr="001852C4" w:rsidRDefault="00CF1AE6" w:rsidP="002D6793">
      <w:pPr>
        <w:adjustRightInd w:val="0"/>
        <w:snapToGrid w:val="0"/>
        <w:spacing w:line="540" w:lineRule="exact"/>
        <w:rPr>
          <w:szCs w:val="32"/>
        </w:rPr>
      </w:pPr>
      <w:r w:rsidRPr="001852C4">
        <w:rPr>
          <w:szCs w:val="32"/>
        </w:rPr>
        <w:t>附件：</w:t>
      </w:r>
      <w:r w:rsidR="002D6793" w:rsidRPr="001852C4">
        <w:rPr>
          <w:szCs w:val="32"/>
        </w:rPr>
        <w:t>1.</w:t>
      </w:r>
      <w:r w:rsidR="002D6793" w:rsidRPr="001852C4">
        <w:rPr>
          <w:szCs w:val="32"/>
        </w:rPr>
        <w:t>广东省青年优秀人才国际培养计划博士后项目申报表</w:t>
      </w:r>
    </w:p>
    <w:p w:rsidR="002D6793" w:rsidRPr="001852C4" w:rsidRDefault="002D6793" w:rsidP="002D6793">
      <w:pPr>
        <w:adjustRightInd w:val="0"/>
        <w:snapToGrid w:val="0"/>
        <w:spacing w:line="540" w:lineRule="exact"/>
        <w:ind w:firstLineChars="300" w:firstLine="935"/>
        <w:rPr>
          <w:szCs w:val="32"/>
        </w:rPr>
      </w:pPr>
      <w:r w:rsidRPr="001852C4">
        <w:rPr>
          <w:szCs w:val="32"/>
        </w:rPr>
        <w:t>2.</w:t>
      </w:r>
      <w:r w:rsidRPr="001852C4">
        <w:rPr>
          <w:szCs w:val="32"/>
        </w:rPr>
        <w:t>广东省青年优秀人才国际培养计划博士后项目</w:t>
      </w:r>
      <w:r w:rsidRPr="001852C4">
        <w:rPr>
          <w:szCs w:val="32"/>
        </w:rPr>
        <w:t>-</w:t>
      </w:r>
      <w:r w:rsidRPr="001852C4">
        <w:rPr>
          <w:szCs w:val="32"/>
        </w:rPr>
        <w:t>附表</w:t>
      </w:r>
    </w:p>
    <w:p w:rsidR="003D653E" w:rsidRPr="001852C4" w:rsidRDefault="003D653E" w:rsidP="002D6793">
      <w:pPr>
        <w:adjustRightInd w:val="0"/>
        <w:snapToGrid w:val="0"/>
        <w:spacing w:line="540" w:lineRule="exact"/>
        <w:ind w:firstLineChars="300" w:firstLine="935"/>
        <w:rPr>
          <w:szCs w:val="32"/>
        </w:rPr>
      </w:pPr>
      <w:r w:rsidRPr="001852C4">
        <w:rPr>
          <w:szCs w:val="32"/>
        </w:rPr>
        <w:t>3.</w:t>
      </w:r>
      <w:r w:rsidRPr="001852C4">
        <w:rPr>
          <w:szCs w:val="32"/>
        </w:rPr>
        <w:t>承诺书</w:t>
      </w:r>
    </w:p>
    <w:p w:rsidR="00CF1AE6" w:rsidRPr="001852C4" w:rsidRDefault="003D653E" w:rsidP="002D6793">
      <w:pPr>
        <w:adjustRightInd w:val="0"/>
        <w:snapToGrid w:val="0"/>
        <w:spacing w:line="540" w:lineRule="exact"/>
        <w:ind w:firstLineChars="300" w:firstLine="935"/>
        <w:rPr>
          <w:szCs w:val="32"/>
        </w:rPr>
      </w:pPr>
      <w:r w:rsidRPr="001852C4">
        <w:rPr>
          <w:szCs w:val="32"/>
        </w:rPr>
        <w:t>4</w:t>
      </w:r>
      <w:r w:rsidR="002D6793" w:rsidRPr="001852C4">
        <w:rPr>
          <w:szCs w:val="32"/>
        </w:rPr>
        <w:t>.</w:t>
      </w:r>
      <w:r w:rsidR="002D6793" w:rsidRPr="001852C4">
        <w:rPr>
          <w:szCs w:val="32"/>
        </w:rPr>
        <w:t>广东省青年优秀人才国际培养计划博士后项目汇总表</w:t>
      </w:r>
    </w:p>
    <w:p w:rsidR="00CF1AE6" w:rsidRPr="001852C4" w:rsidRDefault="00CF1AE6" w:rsidP="00CF1AE6">
      <w:pPr>
        <w:adjustRightInd w:val="0"/>
        <w:snapToGrid w:val="0"/>
        <w:spacing w:line="540" w:lineRule="exact"/>
        <w:jc w:val="right"/>
        <w:rPr>
          <w:szCs w:val="32"/>
        </w:rPr>
      </w:pPr>
    </w:p>
    <w:p w:rsidR="00CF1AE6" w:rsidRPr="001852C4" w:rsidRDefault="00CF1AE6" w:rsidP="00CF1AE6">
      <w:pPr>
        <w:adjustRightInd w:val="0"/>
        <w:snapToGrid w:val="0"/>
        <w:spacing w:line="540" w:lineRule="exact"/>
        <w:jc w:val="right"/>
        <w:rPr>
          <w:szCs w:val="32"/>
        </w:rPr>
      </w:pPr>
    </w:p>
    <w:p w:rsidR="00CF1AE6" w:rsidRPr="001852C4" w:rsidRDefault="00CF1AE6" w:rsidP="00CF1AE6">
      <w:pPr>
        <w:adjustRightInd w:val="0"/>
        <w:snapToGrid w:val="0"/>
        <w:spacing w:line="540" w:lineRule="exact"/>
        <w:jc w:val="right"/>
        <w:rPr>
          <w:szCs w:val="32"/>
        </w:rPr>
      </w:pPr>
    </w:p>
    <w:p w:rsidR="00CF1AE6" w:rsidRPr="001852C4" w:rsidRDefault="00F6533D" w:rsidP="00F6533D">
      <w:pPr>
        <w:wordWrap w:val="0"/>
        <w:adjustRightInd w:val="0"/>
        <w:snapToGrid w:val="0"/>
        <w:spacing w:line="540" w:lineRule="exact"/>
        <w:ind w:right="624"/>
        <w:jc w:val="right"/>
        <w:rPr>
          <w:szCs w:val="32"/>
        </w:rPr>
      </w:pPr>
      <w:r w:rsidRPr="001852C4">
        <w:rPr>
          <w:szCs w:val="32"/>
        </w:rPr>
        <w:t>人力资源管理处</w:t>
      </w:r>
      <w:r w:rsidR="00573A87" w:rsidRPr="001852C4">
        <w:rPr>
          <w:szCs w:val="32"/>
        </w:rPr>
        <w:t xml:space="preserve"> </w:t>
      </w:r>
    </w:p>
    <w:p w:rsidR="00CF1AE6" w:rsidRPr="001852C4" w:rsidRDefault="00B33831" w:rsidP="00CF1AE6">
      <w:pPr>
        <w:wordWrap w:val="0"/>
        <w:adjustRightInd w:val="0"/>
        <w:snapToGrid w:val="0"/>
        <w:spacing w:line="540" w:lineRule="exact"/>
        <w:jc w:val="right"/>
        <w:rPr>
          <w:szCs w:val="32"/>
        </w:rPr>
      </w:pPr>
      <w:r w:rsidRPr="001852C4">
        <w:rPr>
          <w:szCs w:val="32"/>
        </w:rPr>
        <w:t>2021</w:t>
      </w:r>
      <w:r w:rsidR="00CF1AE6" w:rsidRPr="001852C4">
        <w:rPr>
          <w:szCs w:val="32"/>
        </w:rPr>
        <w:t>年</w:t>
      </w:r>
      <w:r w:rsidR="00573A87" w:rsidRPr="001852C4">
        <w:rPr>
          <w:szCs w:val="32"/>
        </w:rPr>
        <w:t>4</w:t>
      </w:r>
      <w:r w:rsidR="00CF1AE6" w:rsidRPr="001852C4">
        <w:rPr>
          <w:szCs w:val="32"/>
        </w:rPr>
        <w:t>月</w:t>
      </w:r>
      <w:r w:rsidR="00772E84" w:rsidRPr="001852C4">
        <w:rPr>
          <w:szCs w:val="32"/>
        </w:rPr>
        <w:t>6</w:t>
      </w:r>
      <w:r w:rsidR="00CF1AE6" w:rsidRPr="001852C4">
        <w:rPr>
          <w:szCs w:val="32"/>
        </w:rPr>
        <w:t>日</w:t>
      </w:r>
      <w:r w:rsidR="00CF1AE6" w:rsidRPr="001852C4">
        <w:rPr>
          <w:szCs w:val="32"/>
        </w:rPr>
        <w:t xml:space="preserve">    </w:t>
      </w:r>
    </w:p>
    <w:p w:rsidR="00CF1AE6" w:rsidRPr="001852C4" w:rsidRDefault="00CF1AE6" w:rsidP="00CF1AE6">
      <w:pPr>
        <w:adjustRightInd w:val="0"/>
        <w:snapToGrid w:val="0"/>
        <w:spacing w:line="540" w:lineRule="exact"/>
        <w:ind w:firstLineChars="1700" w:firstLine="5300"/>
        <w:rPr>
          <w:szCs w:val="32"/>
        </w:rPr>
      </w:pPr>
    </w:p>
    <w:p w:rsidR="00B647F4" w:rsidRPr="001852C4" w:rsidRDefault="00CF1AE6" w:rsidP="00573A87">
      <w:pPr>
        <w:adjustRightInd w:val="0"/>
        <w:snapToGrid w:val="0"/>
        <w:spacing w:line="540" w:lineRule="exact"/>
        <w:jc w:val="left"/>
        <w:rPr>
          <w:szCs w:val="32"/>
        </w:rPr>
      </w:pPr>
      <w:r w:rsidRPr="001852C4">
        <w:rPr>
          <w:szCs w:val="32"/>
        </w:rPr>
        <w:t>（联系人：</w:t>
      </w:r>
      <w:r w:rsidR="00573A87" w:rsidRPr="001852C4">
        <w:rPr>
          <w:szCs w:val="32"/>
        </w:rPr>
        <w:t>刘雅子，</w:t>
      </w:r>
      <w:r w:rsidRPr="001852C4">
        <w:rPr>
          <w:szCs w:val="32"/>
        </w:rPr>
        <w:t>王静，联系电话：</w:t>
      </w:r>
      <w:r w:rsidR="00573A87" w:rsidRPr="001852C4">
        <w:rPr>
          <w:szCs w:val="32"/>
        </w:rPr>
        <w:t>020-84112955</w:t>
      </w:r>
      <w:r w:rsidR="00573A87" w:rsidRPr="001852C4">
        <w:rPr>
          <w:szCs w:val="32"/>
        </w:rPr>
        <w:t>，</w:t>
      </w:r>
      <w:r w:rsidRPr="001852C4">
        <w:rPr>
          <w:szCs w:val="32"/>
        </w:rPr>
        <w:t>020-84112914</w:t>
      </w:r>
      <w:r w:rsidRPr="001852C4">
        <w:rPr>
          <w:szCs w:val="32"/>
        </w:rPr>
        <w:t>）</w:t>
      </w:r>
    </w:p>
    <w:sectPr w:rsidR="00B647F4" w:rsidRPr="001852C4" w:rsidSect="00047AA4">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4139" w:rsidRDefault="00A94139" w:rsidP="002D2105">
      <w:r>
        <w:separator/>
      </w:r>
    </w:p>
  </w:endnote>
  <w:endnote w:type="continuationSeparator" w:id="0">
    <w:p w:rsidR="00A94139" w:rsidRDefault="00A94139"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4D7FA9E3-B1C6-4409-8D4C-C196B341ED07}"/>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B34B37E8-F876-49E2-935F-BEAD87723F3B}"/>
    <w:embedBold r:id="rId3" w:subsetted="1" w:fontKey="{9DCA52AF-8AE4-4193-B3CC-C694E127CE78}"/>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4" w:fontKey="{EFC7FE34-7378-4674-8A4B-0573F36DE54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CE2660" w:rsidRPr="00CE2660">
          <w:rPr>
            <w:rFonts w:ascii="Times New Roman" w:hAnsi="Times New Roman" w:cs="Times New Roman"/>
            <w:noProof/>
            <w:sz w:val="28"/>
            <w:szCs w:val="28"/>
            <w:lang w:val="zh-CN"/>
          </w:rPr>
          <w:t>6</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CE2660" w:rsidRPr="00CE2660">
          <w:rPr>
            <w:rFonts w:ascii="Times New Roman" w:hAnsi="Times New Roman" w:cs="Times New Roman"/>
            <w:noProof/>
            <w:sz w:val="28"/>
            <w:szCs w:val="28"/>
            <w:lang w:val="zh-CN"/>
          </w:rPr>
          <w:t>5</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4139" w:rsidRDefault="00A94139" w:rsidP="002D2105">
      <w:r>
        <w:separator/>
      </w:r>
    </w:p>
  </w:footnote>
  <w:footnote w:type="continuationSeparator" w:id="0">
    <w:p w:rsidR="00A94139" w:rsidRDefault="00A94139" w:rsidP="002D21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A443A4"/>
    <w:multiLevelType w:val="hybridMultilevel"/>
    <w:tmpl w:val="A476ACE6"/>
    <w:lvl w:ilvl="0" w:tplc="DF0C6C5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54C30D80"/>
    <w:multiLevelType w:val="hybridMultilevel"/>
    <w:tmpl w:val="721E5336"/>
    <w:lvl w:ilvl="0" w:tplc="558E7C7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4505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14B72"/>
    <w:rsid w:val="00030B15"/>
    <w:rsid w:val="00047AA4"/>
    <w:rsid w:val="000718A5"/>
    <w:rsid w:val="000A6740"/>
    <w:rsid w:val="000D6A64"/>
    <w:rsid w:val="000E3BC9"/>
    <w:rsid w:val="001001BF"/>
    <w:rsid w:val="00111158"/>
    <w:rsid w:val="00122740"/>
    <w:rsid w:val="00134E82"/>
    <w:rsid w:val="00137BA5"/>
    <w:rsid w:val="00174D8D"/>
    <w:rsid w:val="00180691"/>
    <w:rsid w:val="001852C4"/>
    <w:rsid w:val="00186B76"/>
    <w:rsid w:val="00192A77"/>
    <w:rsid w:val="001A15AC"/>
    <w:rsid w:val="001A4D7B"/>
    <w:rsid w:val="001B2074"/>
    <w:rsid w:val="001C4193"/>
    <w:rsid w:val="001C6C10"/>
    <w:rsid w:val="001E46D7"/>
    <w:rsid w:val="00216360"/>
    <w:rsid w:val="00221B66"/>
    <w:rsid w:val="00251D5E"/>
    <w:rsid w:val="00255631"/>
    <w:rsid w:val="00262190"/>
    <w:rsid w:val="00262F8B"/>
    <w:rsid w:val="00265CBA"/>
    <w:rsid w:val="0026634B"/>
    <w:rsid w:val="00277256"/>
    <w:rsid w:val="002867CE"/>
    <w:rsid w:val="002D2105"/>
    <w:rsid w:val="002D6793"/>
    <w:rsid w:val="002E2A09"/>
    <w:rsid w:val="002F0783"/>
    <w:rsid w:val="0030202D"/>
    <w:rsid w:val="0030763D"/>
    <w:rsid w:val="00310A7F"/>
    <w:rsid w:val="00330A72"/>
    <w:rsid w:val="00333D1F"/>
    <w:rsid w:val="003539FC"/>
    <w:rsid w:val="00354B37"/>
    <w:rsid w:val="00371771"/>
    <w:rsid w:val="00387133"/>
    <w:rsid w:val="003A3701"/>
    <w:rsid w:val="003C4BE5"/>
    <w:rsid w:val="003D2FE4"/>
    <w:rsid w:val="003D4369"/>
    <w:rsid w:val="003D653E"/>
    <w:rsid w:val="00406824"/>
    <w:rsid w:val="00445496"/>
    <w:rsid w:val="004547EE"/>
    <w:rsid w:val="00455838"/>
    <w:rsid w:val="00465033"/>
    <w:rsid w:val="00470269"/>
    <w:rsid w:val="00484FE5"/>
    <w:rsid w:val="004940C7"/>
    <w:rsid w:val="004B5CE2"/>
    <w:rsid w:val="004C5FBC"/>
    <w:rsid w:val="00501A82"/>
    <w:rsid w:val="00532479"/>
    <w:rsid w:val="00573A87"/>
    <w:rsid w:val="00590E94"/>
    <w:rsid w:val="005A02CB"/>
    <w:rsid w:val="005A4719"/>
    <w:rsid w:val="005B02D3"/>
    <w:rsid w:val="005C4CCD"/>
    <w:rsid w:val="006314E1"/>
    <w:rsid w:val="00631B8E"/>
    <w:rsid w:val="00633F67"/>
    <w:rsid w:val="00640522"/>
    <w:rsid w:val="00661207"/>
    <w:rsid w:val="00680E17"/>
    <w:rsid w:val="006B6916"/>
    <w:rsid w:val="00731D69"/>
    <w:rsid w:val="00745D45"/>
    <w:rsid w:val="00772E84"/>
    <w:rsid w:val="007829A2"/>
    <w:rsid w:val="007C31B7"/>
    <w:rsid w:val="007D2BC8"/>
    <w:rsid w:val="007F1A60"/>
    <w:rsid w:val="00804651"/>
    <w:rsid w:val="00812A08"/>
    <w:rsid w:val="008171B0"/>
    <w:rsid w:val="00837DEA"/>
    <w:rsid w:val="0085406F"/>
    <w:rsid w:val="00855E17"/>
    <w:rsid w:val="0086691F"/>
    <w:rsid w:val="00885C5E"/>
    <w:rsid w:val="00886BF3"/>
    <w:rsid w:val="0088746A"/>
    <w:rsid w:val="008A57A9"/>
    <w:rsid w:val="008A7B50"/>
    <w:rsid w:val="008B31D1"/>
    <w:rsid w:val="008D1481"/>
    <w:rsid w:val="008F44B5"/>
    <w:rsid w:val="00900508"/>
    <w:rsid w:val="009007FF"/>
    <w:rsid w:val="009106E6"/>
    <w:rsid w:val="00913109"/>
    <w:rsid w:val="0094752B"/>
    <w:rsid w:val="009C4BC7"/>
    <w:rsid w:val="009C53EA"/>
    <w:rsid w:val="009E1217"/>
    <w:rsid w:val="009E6AFC"/>
    <w:rsid w:val="00A14F7B"/>
    <w:rsid w:val="00A25DC7"/>
    <w:rsid w:val="00A44C56"/>
    <w:rsid w:val="00A64785"/>
    <w:rsid w:val="00A72919"/>
    <w:rsid w:val="00A915EA"/>
    <w:rsid w:val="00A929EF"/>
    <w:rsid w:val="00A94139"/>
    <w:rsid w:val="00AA1D2D"/>
    <w:rsid w:val="00AA4FEE"/>
    <w:rsid w:val="00AB13C2"/>
    <w:rsid w:val="00AB7102"/>
    <w:rsid w:val="00AF18DA"/>
    <w:rsid w:val="00AF2D96"/>
    <w:rsid w:val="00B1657A"/>
    <w:rsid w:val="00B33831"/>
    <w:rsid w:val="00B360BA"/>
    <w:rsid w:val="00B450EC"/>
    <w:rsid w:val="00B647F4"/>
    <w:rsid w:val="00B65C36"/>
    <w:rsid w:val="00BD0D4A"/>
    <w:rsid w:val="00BD0D5D"/>
    <w:rsid w:val="00BF3C6E"/>
    <w:rsid w:val="00BF7B90"/>
    <w:rsid w:val="00C143EB"/>
    <w:rsid w:val="00C17A79"/>
    <w:rsid w:val="00C30E21"/>
    <w:rsid w:val="00C97182"/>
    <w:rsid w:val="00CB1DFF"/>
    <w:rsid w:val="00CC443F"/>
    <w:rsid w:val="00CD4C33"/>
    <w:rsid w:val="00CE2660"/>
    <w:rsid w:val="00CF1AE6"/>
    <w:rsid w:val="00D0318A"/>
    <w:rsid w:val="00D12D05"/>
    <w:rsid w:val="00D27289"/>
    <w:rsid w:val="00D65E9F"/>
    <w:rsid w:val="00D867AE"/>
    <w:rsid w:val="00D9127E"/>
    <w:rsid w:val="00DD0D46"/>
    <w:rsid w:val="00DD29A6"/>
    <w:rsid w:val="00DD6F07"/>
    <w:rsid w:val="00DE1946"/>
    <w:rsid w:val="00DF07D8"/>
    <w:rsid w:val="00DF149D"/>
    <w:rsid w:val="00E04624"/>
    <w:rsid w:val="00E13797"/>
    <w:rsid w:val="00E24535"/>
    <w:rsid w:val="00E34E53"/>
    <w:rsid w:val="00E47A39"/>
    <w:rsid w:val="00E546B9"/>
    <w:rsid w:val="00E81587"/>
    <w:rsid w:val="00E85A0E"/>
    <w:rsid w:val="00E877E1"/>
    <w:rsid w:val="00EE479A"/>
    <w:rsid w:val="00EF0F70"/>
    <w:rsid w:val="00EF3A7A"/>
    <w:rsid w:val="00F10BD3"/>
    <w:rsid w:val="00F12023"/>
    <w:rsid w:val="00F27225"/>
    <w:rsid w:val="00F34512"/>
    <w:rsid w:val="00F40255"/>
    <w:rsid w:val="00F52ABD"/>
    <w:rsid w:val="00F60BF6"/>
    <w:rsid w:val="00F6533D"/>
    <w:rsid w:val="00FA0386"/>
    <w:rsid w:val="00FC3FDF"/>
    <w:rsid w:val="00FD561B"/>
    <w:rsid w:val="00FE24A2"/>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6D53315B"/>
  <w15:docId w15:val="{3871585C-2134-442E-A474-888F1A58C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631"/>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2105"/>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 字符"/>
    <w:basedOn w:val="a0"/>
    <w:link w:val="a3"/>
    <w:uiPriority w:val="99"/>
    <w:rsid w:val="002D2105"/>
    <w:rPr>
      <w:sz w:val="18"/>
      <w:szCs w:val="18"/>
    </w:rPr>
  </w:style>
  <w:style w:type="paragraph" w:styleId="a5">
    <w:name w:val="footer"/>
    <w:basedOn w:val="a"/>
    <w:link w:val="a6"/>
    <w:uiPriority w:val="99"/>
    <w:unhideWhenUsed/>
    <w:rsid w:val="002D2105"/>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adjustRightInd w:val="0"/>
      <w:snapToGrid w:val="0"/>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adjustRightInd w:val="0"/>
      <w:snapToGrid w:val="0"/>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table" w:styleId="ae">
    <w:name w:val="Table Grid"/>
    <w:basedOn w:val="a1"/>
    <w:uiPriority w:val="59"/>
    <w:rsid w:val="00CF1AE6"/>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6634B"/>
    <w:rPr>
      <w:color w:val="0000FF" w:themeColor="hyperlink"/>
      <w:u w:val="single"/>
    </w:rPr>
  </w:style>
  <w:style w:type="paragraph" w:styleId="af0">
    <w:name w:val="List Paragraph"/>
    <w:basedOn w:val="a"/>
    <w:uiPriority w:val="34"/>
    <w:qFormat/>
    <w:rsid w:val="002D6793"/>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384362-DD00-4D91-BCB6-98AFF1ADF5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2132</TotalTime>
  <Pages>6</Pages>
  <Words>368</Words>
  <Characters>2104</Characters>
  <Application>Microsoft Office Word</Application>
  <DocSecurity>0</DocSecurity>
  <Lines>17</Lines>
  <Paragraphs>4</Paragraphs>
  <ScaleCrop>false</ScaleCrop>
  <Company>SYSU</Company>
  <LinksUpToDate>false</LinksUpToDate>
  <CharactersWithSpaces>2468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rcb</cp:lastModifiedBy>
  <cp:revision>49</cp:revision>
  <cp:lastPrinted>2016-11-03T09:16:00Z</cp:lastPrinted>
  <dcterms:created xsi:type="dcterms:W3CDTF">2018-04-16T02:40:00Z</dcterms:created>
  <dcterms:modified xsi:type="dcterms:W3CDTF">2021-04-06T00:50:00Z</dcterms:modified>
</cp:coreProperties>
</file>